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1D8" w:rsidRDefault="000601D8" w:rsidP="00067D9A">
      <w:pPr>
        <w:pStyle w:val="Heading4"/>
        <w:jc w:val="center"/>
        <w:rPr>
          <w:b/>
        </w:rPr>
      </w:pPr>
      <w:r w:rsidRPr="00DD3B84">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7210" r:id="rId5"/>
        </w:object>
      </w:r>
    </w:p>
    <w:p w:rsidR="000601D8" w:rsidRDefault="000601D8" w:rsidP="00067D9A">
      <w:pPr>
        <w:pStyle w:val="Heading2"/>
      </w:pPr>
      <w:r>
        <w:t>УКРАЇНА</w:t>
      </w:r>
    </w:p>
    <w:p w:rsidR="000601D8" w:rsidRDefault="000601D8" w:rsidP="00067D9A">
      <w:pPr>
        <w:pStyle w:val="Heading3"/>
        <w:rPr>
          <w:b/>
        </w:rPr>
      </w:pPr>
      <w:r>
        <w:rPr>
          <w:b/>
        </w:rPr>
        <w:t xml:space="preserve">  Пологівська районна рада</w:t>
      </w:r>
    </w:p>
    <w:p w:rsidR="000601D8" w:rsidRDefault="000601D8" w:rsidP="00067D9A">
      <w:pPr>
        <w:jc w:val="center"/>
        <w:rPr>
          <w:b/>
          <w:i/>
        </w:rPr>
      </w:pPr>
      <w:r>
        <w:rPr>
          <w:b/>
          <w:i/>
        </w:rPr>
        <w:t>Запорізької області</w:t>
      </w:r>
    </w:p>
    <w:p w:rsidR="000601D8" w:rsidRDefault="000601D8" w:rsidP="00067D9A">
      <w:pPr>
        <w:jc w:val="center"/>
        <w:rPr>
          <w:b/>
          <w:i/>
        </w:rPr>
      </w:pPr>
      <w:r>
        <w:rPr>
          <w:b/>
          <w:i/>
        </w:rPr>
        <w:t>сьомого  скликання</w:t>
      </w:r>
    </w:p>
    <w:p w:rsidR="000601D8" w:rsidRDefault="000601D8" w:rsidP="00067D9A">
      <w:pPr>
        <w:jc w:val="center"/>
        <w:rPr>
          <w:b/>
          <w:i/>
        </w:rPr>
      </w:pPr>
      <w:r w:rsidRPr="00E260EC">
        <w:rPr>
          <w:b/>
          <w:i/>
        </w:rPr>
        <w:t>шістнадцята сесія</w:t>
      </w:r>
    </w:p>
    <w:p w:rsidR="000601D8" w:rsidRDefault="000601D8" w:rsidP="00067D9A">
      <w:pPr>
        <w:jc w:val="center"/>
        <w:rPr>
          <w:b/>
          <w:i/>
        </w:rPr>
      </w:pPr>
      <w:r>
        <w:rPr>
          <w:b/>
          <w:i/>
        </w:rPr>
        <w:t xml:space="preserve"> </w:t>
      </w:r>
    </w:p>
    <w:p w:rsidR="000601D8" w:rsidRDefault="000601D8" w:rsidP="00067D9A">
      <w:pPr>
        <w:jc w:val="center"/>
        <w:rPr>
          <w:b/>
          <w:i/>
        </w:rPr>
      </w:pPr>
      <w:r>
        <w:rPr>
          <w:b/>
          <w:i/>
        </w:rPr>
        <w:t>Р і ш е н н я</w:t>
      </w:r>
    </w:p>
    <w:p w:rsidR="000601D8" w:rsidRDefault="000601D8" w:rsidP="00067D9A">
      <w:pPr>
        <w:jc w:val="center"/>
        <w:rPr>
          <w:b/>
          <w:i/>
        </w:rPr>
      </w:pPr>
    </w:p>
    <w:p w:rsidR="000601D8" w:rsidRDefault="000601D8" w:rsidP="00067D9A">
      <w:pPr>
        <w:jc w:val="both"/>
        <w:rPr>
          <w:color w:val="000000"/>
          <w:u w:val="single"/>
        </w:rPr>
      </w:pPr>
      <w:r>
        <w:rPr>
          <w:color w:val="000000"/>
        </w:rPr>
        <w:t>03 березня 2017 року                                                                                          №</w:t>
      </w:r>
      <w:r>
        <w:rPr>
          <w:color w:val="000000"/>
          <w:u w:val="single"/>
        </w:rPr>
        <w:t xml:space="preserve">  23</w:t>
      </w:r>
    </w:p>
    <w:p w:rsidR="000601D8" w:rsidRDefault="000601D8" w:rsidP="00067D9A">
      <w:pPr>
        <w:jc w:val="both"/>
        <w:rPr>
          <w:color w:val="000000"/>
          <w:u w:val="single"/>
        </w:rPr>
      </w:pPr>
    </w:p>
    <w:p w:rsidR="000601D8" w:rsidRDefault="000601D8" w:rsidP="00723936">
      <w:pPr>
        <w:spacing w:line="240" w:lineRule="exact"/>
        <w:jc w:val="both"/>
      </w:pPr>
      <w:r w:rsidRPr="000171B1">
        <w:t xml:space="preserve">Про внесення змін до установчих </w:t>
      </w:r>
      <w:r>
        <w:t>д</w:t>
      </w:r>
      <w:r w:rsidRPr="000171B1">
        <w:t>окументів</w:t>
      </w:r>
      <w:r w:rsidRPr="00067D9A">
        <w:t xml:space="preserve"> </w:t>
      </w:r>
      <w:r>
        <w:t>комунальної установи «Пологівський навчально-виховний комплекс «загальноосвітній навчальний заклад – дошкільний навчальний заклад» Пологівської районної ради Запорізької області</w:t>
      </w:r>
    </w:p>
    <w:p w:rsidR="000601D8" w:rsidRDefault="000601D8" w:rsidP="00067D9A">
      <w:pPr>
        <w:jc w:val="both"/>
      </w:pPr>
    </w:p>
    <w:p w:rsidR="000601D8" w:rsidRDefault="000601D8" w:rsidP="00067D9A">
      <w:pPr>
        <w:jc w:val="both"/>
      </w:pPr>
    </w:p>
    <w:p w:rsidR="000601D8" w:rsidRDefault="000601D8" w:rsidP="00014B50">
      <w:pPr>
        <w:ind w:firstLine="705"/>
        <w:jc w:val="both"/>
      </w:pPr>
      <w:r>
        <w:t>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w:t>
      </w:r>
      <w:r w:rsidRPr="0058222F">
        <w:t xml:space="preserve"> </w:t>
      </w:r>
      <w:r>
        <w:t xml:space="preserve">Законом України «Про засудження комуністичного та націонал-соціалістичного тоталітарних режимів в Україні та заборону пропаганди їх символіки» </w:t>
      </w:r>
      <w:r w:rsidRPr="009E542F">
        <w:t>з</w:t>
      </w:r>
      <w:r>
        <w:t xml:space="preserve"> метою приведення установчих документів у відповідність до діючого законодавства, враховуючи</w:t>
      </w:r>
      <w:r w:rsidRPr="009E542F">
        <w:t xml:space="preserve"> </w:t>
      </w:r>
      <w:r>
        <w:rPr>
          <w:spacing w:val="-3"/>
        </w:rPr>
        <w:t>розпорядження голови Пологівської сільської ради від 03.02.2016 № 2 «Про перейменування вулиць»</w:t>
      </w:r>
      <w:r>
        <w:t>, Пологівська районна рада Запорізької області вирішила:</w:t>
      </w:r>
    </w:p>
    <w:p w:rsidR="000601D8" w:rsidRDefault="000601D8" w:rsidP="00067D9A">
      <w:pPr>
        <w:jc w:val="both"/>
      </w:pPr>
    </w:p>
    <w:p w:rsidR="000601D8" w:rsidRDefault="000601D8" w:rsidP="00067D9A">
      <w:pPr>
        <w:jc w:val="both"/>
      </w:pPr>
      <w:r>
        <w:tab/>
        <w:t>1. Змінити місцезнаходження комунальної установи «Пологівський навчально-виховний комплекс «загальноосвітній навчальний заклад – дошкільний навчальний заклад» Пологівської районної ради Запорізької області з адреси: 70615, Запорізька область, Пологівський район, село Пологи, вулиця Леніна, будинок 188 на адресу: 70615, Запорізька область, Пологівський район, село Пологи, вулиця Центральна, будинок 188.</w:t>
      </w:r>
    </w:p>
    <w:p w:rsidR="000601D8" w:rsidRDefault="000601D8" w:rsidP="00067D9A">
      <w:pPr>
        <w:jc w:val="both"/>
      </w:pPr>
    </w:p>
    <w:p w:rsidR="000601D8" w:rsidRDefault="000601D8" w:rsidP="00067D9A">
      <w:pPr>
        <w:jc w:val="both"/>
      </w:pPr>
      <w:r>
        <w:tab/>
        <w:t>2.</w:t>
      </w:r>
      <w:r w:rsidRPr="00014B50">
        <w:t xml:space="preserve"> </w:t>
      </w:r>
      <w:r>
        <w:t>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0601D8" w:rsidRDefault="000601D8" w:rsidP="00067D9A">
      <w:pPr>
        <w:jc w:val="both"/>
      </w:pPr>
    </w:p>
    <w:p w:rsidR="000601D8" w:rsidRDefault="000601D8" w:rsidP="00067D9A">
      <w:pPr>
        <w:jc w:val="both"/>
      </w:pPr>
      <w:r>
        <w:tab/>
        <w:t>3. Затвердити нову редакцію Статуту комунальної установи  «Пологівський навчально-виховний комплекс «загальноосвітній навчальний заклад – дошкільний навчальний заклад» Пологівської районної ради Запорізької області (додається).</w:t>
      </w:r>
    </w:p>
    <w:p w:rsidR="000601D8" w:rsidRDefault="000601D8" w:rsidP="00067D9A">
      <w:pPr>
        <w:jc w:val="both"/>
      </w:pPr>
    </w:p>
    <w:p w:rsidR="000601D8" w:rsidRDefault="000601D8" w:rsidP="00067D9A">
      <w:pPr>
        <w:jc w:val="both"/>
      </w:pPr>
      <w:r>
        <w:tab/>
        <w:t>4</w:t>
      </w:r>
      <w:r w:rsidRPr="00014B50">
        <w:t xml:space="preserve">. </w:t>
      </w:r>
      <w:r>
        <w:t>Директору комунальної установи  «Пологівський навчально-виховний комплекс «загальноосвітній навчальний заклад – дошкільний навчальний заклад» Пологівської районної ради Запорізької області</w:t>
      </w:r>
      <w:r w:rsidRPr="00F10419">
        <w:t xml:space="preserve"> провести державну реєстрацію установчих документів згідно діючого законодавства.</w:t>
      </w:r>
    </w:p>
    <w:p w:rsidR="000601D8" w:rsidRDefault="000601D8" w:rsidP="00067D9A">
      <w:pPr>
        <w:jc w:val="both"/>
      </w:pPr>
    </w:p>
    <w:p w:rsidR="000601D8" w:rsidRDefault="000601D8" w:rsidP="00067D9A">
      <w:pPr>
        <w:jc w:val="both"/>
      </w:pPr>
      <w:r>
        <w:tab/>
        <w:t xml:space="preserve">5.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0601D8" w:rsidRDefault="000601D8" w:rsidP="00014B50">
      <w:pPr>
        <w:jc w:val="both"/>
      </w:pPr>
    </w:p>
    <w:p w:rsidR="000601D8" w:rsidRDefault="000601D8" w:rsidP="00014B50">
      <w:pPr>
        <w:jc w:val="both"/>
      </w:pPr>
    </w:p>
    <w:p w:rsidR="000601D8" w:rsidRPr="003123A8" w:rsidRDefault="000601D8" w:rsidP="00014B50">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0601D8" w:rsidRPr="003123A8" w:rsidRDefault="000601D8" w:rsidP="00014B50">
      <w:pPr>
        <w:spacing w:line="276" w:lineRule="auto"/>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2865C0">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r>
    </w:p>
    <w:p w:rsidR="000601D8" w:rsidRDefault="000601D8" w:rsidP="002865C0">
      <w:pPr>
        <w:rPr>
          <w:sz w:val="25"/>
          <w:szCs w:val="25"/>
        </w:rPr>
      </w:pPr>
    </w:p>
    <w:p w:rsidR="000601D8" w:rsidRDefault="000601D8" w:rsidP="002865C0">
      <w:pPr>
        <w:rPr>
          <w:sz w:val="25"/>
          <w:szCs w:val="25"/>
        </w:rPr>
      </w:pPr>
    </w:p>
    <w:p w:rsidR="000601D8" w:rsidRDefault="000601D8" w:rsidP="002865C0">
      <w:pPr>
        <w:rPr>
          <w:sz w:val="25"/>
          <w:szCs w:val="25"/>
        </w:rPr>
      </w:pPr>
    </w:p>
    <w:p w:rsidR="000601D8" w:rsidRDefault="000601D8" w:rsidP="002865C0">
      <w:pPr>
        <w:rPr>
          <w:sz w:val="25"/>
          <w:szCs w:val="25"/>
        </w:rPr>
      </w:pPr>
    </w:p>
    <w:p w:rsidR="000601D8" w:rsidRDefault="000601D8" w:rsidP="002865C0">
      <w:pPr>
        <w:rPr>
          <w:sz w:val="25"/>
          <w:szCs w:val="25"/>
        </w:rPr>
      </w:pPr>
    </w:p>
    <w:p w:rsidR="000601D8" w:rsidRPr="00836C0F" w:rsidRDefault="000601D8" w:rsidP="00723936">
      <w:pPr>
        <w:jc w:val="right"/>
        <w:rPr>
          <w:sz w:val="25"/>
          <w:szCs w:val="25"/>
        </w:rPr>
      </w:pPr>
      <w:r w:rsidRPr="00836C0F">
        <w:rPr>
          <w:sz w:val="25"/>
          <w:szCs w:val="25"/>
        </w:rPr>
        <w:t>ЗАТВЕРДЖЕНО</w:t>
      </w:r>
    </w:p>
    <w:p w:rsidR="000601D8" w:rsidRPr="00836C0F" w:rsidRDefault="000601D8" w:rsidP="002865C0">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0601D8" w:rsidRPr="00836C0F" w:rsidRDefault="000601D8" w:rsidP="002865C0">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w:t>
      </w:r>
      <w:r w:rsidRPr="00836C0F">
        <w:rPr>
          <w:sz w:val="25"/>
          <w:szCs w:val="25"/>
        </w:rPr>
        <w:t xml:space="preserve"> року № </w:t>
      </w:r>
      <w:r>
        <w:rPr>
          <w:sz w:val="25"/>
          <w:szCs w:val="25"/>
        </w:rPr>
        <w:t>__</w:t>
      </w: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Pr="003308C5" w:rsidRDefault="000601D8" w:rsidP="002865C0">
      <w:pPr>
        <w:ind w:firstLine="709"/>
        <w:jc w:val="both"/>
      </w:pPr>
    </w:p>
    <w:p w:rsidR="000601D8" w:rsidRPr="00522143" w:rsidRDefault="000601D8" w:rsidP="002865C0">
      <w:pPr>
        <w:ind w:firstLine="709"/>
        <w:jc w:val="center"/>
        <w:rPr>
          <w:b/>
          <w:sz w:val="44"/>
          <w:szCs w:val="44"/>
        </w:rPr>
      </w:pPr>
      <w:r w:rsidRPr="00522143">
        <w:rPr>
          <w:b/>
          <w:sz w:val="44"/>
          <w:szCs w:val="44"/>
        </w:rPr>
        <w:t>СТАТУТ</w:t>
      </w:r>
    </w:p>
    <w:p w:rsidR="000601D8" w:rsidRPr="00522143" w:rsidRDefault="000601D8" w:rsidP="002865C0">
      <w:pPr>
        <w:jc w:val="center"/>
        <w:rPr>
          <w:b/>
        </w:rPr>
      </w:pPr>
      <w:r w:rsidRPr="00522143">
        <w:rPr>
          <w:b/>
        </w:rPr>
        <w:t>КОМУНАЛЬНОЇ УСТАНОВИ</w:t>
      </w:r>
    </w:p>
    <w:p w:rsidR="000601D8" w:rsidRDefault="000601D8" w:rsidP="002865C0">
      <w:pPr>
        <w:jc w:val="center"/>
        <w:rPr>
          <w:b/>
        </w:rPr>
      </w:pPr>
      <w:r w:rsidRPr="00522143">
        <w:rPr>
          <w:b/>
        </w:rPr>
        <w:t>«</w:t>
      </w:r>
      <w:r w:rsidRPr="00724840">
        <w:rPr>
          <w:b/>
        </w:rPr>
        <w:t>ПОЛОГІВСЬКИЙ НАВЧАЛЬНО-ВИХОВНИЙ КОМПЛЕКС «ЗАГАЛЬНООСВІТНІЙ НАВЧАЛЬНИЙ ЗАКЛАД – ДОШКІЛЬНИЙ НАВЧАЛЬНИЙ ЗАКЛАД</w:t>
      </w:r>
      <w:r w:rsidRPr="00522143">
        <w:rPr>
          <w:b/>
        </w:rPr>
        <w:t xml:space="preserve">» </w:t>
      </w:r>
    </w:p>
    <w:p w:rsidR="000601D8" w:rsidRDefault="000601D8" w:rsidP="002865C0">
      <w:pPr>
        <w:jc w:val="center"/>
        <w:rPr>
          <w:b/>
        </w:rPr>
      </w:pPr>
      <w:r w:rsidRPr="00522143">
        <w:rPr>
          <w:b/>
        </w:rPr>
        <w:t>ПОЛОГІВСЬКОЇ РАЙОННОЇ РАДИ</w:t>
      </w:r>
      <w:r>
        <w:rPr>
          <w:b/>
        </w:rPr>
        <w:t xml:space="preserve"> </w:t>
      </w:r>
      <w:r w:rsidRPr="00522143">
        <w:rPr>
          <w:b/>
        </w:rPr>
        <w:t>ЗАПОРІЗЬКОЇ ОБЛАСТІ</w:t>
      </w:r>
    </w:p>
    <w:p w:rsidR="000601D8" w:rsidRPr="00522143" w:rsidRDefault="000601D8" w:rsidP="002865C0">
      <w:pPr>
        <w:ind w:firstLine="709"/>
        <w:jc w:val="center"/>
        <w:rPr>
          <w:b/>
        </w:rPr>
      </w:pPr>
      <w:r>
        <w:rPr>
          <w:b/>
        </w:rPr>
        <w:t>(нова редакція)</w:t>
      </w: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Pr="003308C5" w:rsidRDefault="000601D8" w:rsidP="002865C0">
      <w:pPr>
        <w:ind w:firstLine="709"/>
        <w:jc w:val="both"/>
      </w:pPr>
    </w:p>
    <w:p w:rsidR="000601D8" w:rsidRDefault="000601D8" w:rsidP="002865C0">
      <w:pPr>
        <w:ind w:firstLine="709"/>
        <w:jc w:val="both"/>
      </w:pPr>
    </w:p>
    <w:p w:rsidR="000601D8" w:rsidRDefault="000601D8" w:rsidP="002865C0">
      <w:pPr>
        <w:ind w:firstLine="709"/>
        <w:jc w:val="both"/>
      </w:pPr>
    </w:p>
    <w:p w:rsidR="000601D8" w:rsidRPr="00522143" w:rsidRDefault="000601D8" w:rsidP="002865C0">
      <w:pPr>
        <w:ind w:firstLine="709"/>
        <w:jc w:val="center"/>
        <w:rPr>
          <w:sz w:val="25"/>
          <w:szCs w:val="25"/>
        </w:rPr>
      </w:pPr>
      <w:r w:rsidRPr="00522143">
        <w:rPr>
          <w:sz w:val="25"/>
          <w:szCs w:val="25"/>
        </w:rPr>
        <w:t>м. Пологи</w:t>
      </w:r>
    </w:p>
    <w:p w:rsidR="000601D8" w:rsidRPr="00522143" w:rsidRDefault="000601D8" w:rsidP="002865C0">
      <w:pPr>
        <w:ind w:firstLine="709"/>
        <w:jc w:val="center"/>
        <w:rPr>
          <w:sz w:val="25"/>
          <w:szCs w:val="25"/>
        </w:rPr>
      </w:pPr>
      <w:r w:rsidRPr="00522143">
        <w:rPr>
          <w:sz w:val="25"/>
          <w:szCs w:val="25"/>
        </w:rPr>
        <w:t>2017 р.</w:t>
      </w:r>
    </w:p>
    <w:p w:rsidR="000601D8" w:rsidRPr="000368CC" w:rsidRDefault="000601D8" w:rsidP="002865C0">
      <w:pPr>
        <w:ind w:firstLine="709"/>
        <w:jc w:val="center"/>
        <w:rPr>
          <w:sz w:val="25"/>
          <w:szCs w:val="25"/>
        </w:rPr>
      </w:pPr>
      <w:r w:rsidRPr="000368CC">
        <w:rPr>
          <w:sz w:val="25"/>
          <w:szCs w:val="25"/>
        </w:rPr>
        <w:t>І.  ЗАГАЛЬНІ  ПОЛОЖЕННЯ</w:t>
      </w:r>
    </w:p>
    <w:p w:rsidR="000601D8" w:rsidRPr="000368CC" w:rsidRDefault="000601D8" w:rsidP="002865C0">
      <w:pPr>
        <w:ind w:firstLine="709"/>
        <w:jc w:val="both"/>
        <w:rPr>
          <w:sz w:val="25"/>
          <w:szCs w:val="25"/>
        </w:rPr>
      </w:pPr>
      <w:r w:rsidRPr="000368CC">
        <w:rPr>
          <w:sz w:val="25"/>
          <w:szCs w:val="25"/>
        </w:rPr>
        <w:t>1.1. Комунальна установа «Пологівський навчально-виховний комплекс «загальноосвітній навчальний заклад – дошкільний навчальний заклад» Пологівської районної ради Запорізької області</w:t>
      </w:r>
      <w:r>
        <w:rPr>
          <w:sz w:val="25"/>
          <w:szCs w:val="25"/>
        </w:rPr>
        <w:t xml:space="preserve"> (далі – заклад)</w:t>
      </w:r>
      <w:r w:rsidRPr="00E4268E">
        <w:rPr>
          <w:sz w:val="25"/>
          <w:szCs w:val="25"/>
        </w:rPr>
        <w:t xml:space="preserve"> </w:t>
      </w:r>
      <w:r>
        <w:rPr>
          <w:sz w:val="25"/>
          <w:szCs w:val="25"/>
        </w:rPr>
        <w:t>знаходиться у спільній власності територіальних громад сіл та міста Пологівського району.</w:t>
      </w:r>
      <w:r w:rsidRPr="000368CC">
        <w:rPr>
          <w:sz w:val="25"/>
          <w:szCs w:val="25"/>
        </w:rPr>
        <w:t>.</w:t>
      </w:r>
    </w:p>
    <w:p w:rsidR="000601D8" w:rsidRPr="000368CC" w:rsidRDefault="000601D8" w:rsidP="002865C0">
      <w:pPr>
        <w:ind w:firstLine="709"/>
        <w:jc w:val="both"/>
        <w:rPr>
          <w:sz w:val="25"/>
          <w:szCs w:val="25"/>
        </w:rPr>
      </w:pPr>
      <w:r w:rsidRPr="000368CC">
        <w:rPr>
          <w:sz w:val="25"/>
          <w:szCs w:val="25"/>
        </w:rPr>
        <w:t>1.2. Повна назва Пологівський навчально-виховний комплекс:</w:t>
      </w:r>
    </w:p>
    <w:p w:rsidR="000601D8" w:rsidRPr="000368CC" w:rsidRDefault="000601D8" w:rsidP="002865C0">
      <w:pPr>
        <w:ind w:firstLine="709"/>
        <w:jc w:val="both"/>
        <w:rPr>
          <w:sz w:val="25"/>
          <w:szCs w:val="25"/>
        </w:rPr>
      </w:pPr>
      <w:r>
        <w:rPr>
          <w:sz w:val="25"/>
          <w:szCs w:val="25"/>
        </w:rPr>
        <w:t>-</w:t>
      </w:r>
      <w:r w:rsidRPr="000368CC">
        <w:rPr>
          <w:sz w:val="25"/>
          <w:szCs w:val="25"/>
        </w:rPr>
        <w:t xml:space="preserve"> </w:t>
      </w:r>
      <w:r>
        <w:rPr>
          <w:sz w:val="25"/>
          <w:szCs w:val="25"/>
        </w:rPr>
        <w:t>к</w:t>
      </w:r>
      <w:r w:rsidRPr="000368CC">
        <w:rPr>
          <w:sz w:val="25"/>
          <w:szCs w:val="25"/>
        </w:rPr>
        <w:t>омунальна установа «Пологівський навчально-виховний комплекс «загальноосвітній навчальний заклад – дошкільний навчальний заклад» Пологівської районної ради Запорізької області;</w:t>
      </w:r>
    </w:p>
    <w:p w:rsidR="000601D8" w:rsidRPr="000368CC" w:rsidRDefault="000601D8" w:rsidP="002865C0">
      <w:pPr>
        <w:ind w:firstLine="709"/>
        <w:jc w:val="both"/>
        <w:rPr>
          <w:sz w:val="25"/>
          <w:szCs w:val="25"/>
        </w:rPr>
      </w:pPr>
      <w:r w:rsidRPr="000368CC">
        <w:rPr>
          <w:sz w:val="25"/>
          <w:szCs w:val="25"/>
        </w:rPr>
        <w:t xml:space="preserve">- скорочена </w:t>
      </w:r>
      <w:r>
        <w:rPr>
          <w:sz w:val="25"/>
          <w:szCs w:val="25"/>
        </w:rPr>
        <w:t>назва – КУ «Пологівський НВК».</w:t>
      </w:r>
    </w:p>
    <w:p w:rsidR="000601D8" w:rsidRPr="000368CC" w:rsidRDefault="000601D8" w:rsidP="002865C0">
      <w:pPr>
        <w:ind w:firstLine="709"/>
        <w:jc w:val="both"/>
        <w:rPr>
          <w:sz w:val="25"/>
          <w:szCs w:val="25"/>
        </w:rPr>
      </w:pPr>
      <w:r w:rsidRPr="000368CC">
        <w:rPr>
          <w:sz w:val="25"/>
          <w:szCs w:val="25"/>
        </w:rPr>
        <w:t xml:space="preserve">1.3. </w:t>
      </w:r>
      <w:r>
        <w:rPr>
          <w:sz w:val="25"/>
          <w:szCs w:val="25"/>
        </w:rPr>
        <w:t>Місцезнаходження закладу</w:t>
      </w:r>
      <w:r w:rsidRPr="000368CC">
        <w:rPr>
          <w:sz w:val="25"/>
          <w:szCs w:val="25"/>
        </w:rPr>
        <w:t>:</w:t>
      </w:r>
    </w:p>
    <w:p w:rsidR="000601D8" w:rsidRPr="000368CC" w:rsidRDefault="000601D8" w:rsidP="002865C0">
      <w:pPr>
        <w:ind w:firstLine="709"/>
        <w:jc w:val="both"/>
        <w:rPr>
          <w:sz w:val="25"/>
          <w:szCs w:val="25"/>
        </w:rPr>
      </w:pPr>
      <w:r w:rsidRPr="000368CC">
        <w:rPr>
          <w:sz w:val="25"/>
          <w:szCs w:val="25"/>
        </w:rPr>
        <w:t>60715</w:t>
      </w:r>
      <w:r>
        <w:rPr>
          <w:sz w:val="25"/>
          <w:szCs w:val="25"/>
        </w:rPr>
        <w:t>,</w:t>
      </w:r>
      <w:r w:rsidRPr="000368CC">
        <w:rPr>
          <w:sz w:val="25"/>
          <w:szCs w:val="25"/>
        </w:rPr>
        <w:t xml:space="preserve"> Запорізька область</w:t>
      </w:r>
      <w:r>
        <w:rPr>
          <w:sz w:val="25"/>
          <w:szCs w:val="25"/>
        </w:rPr>
        <w:t>,</w:t>
      </w:r>
    </w:p>
    <w:p w:rsidR="000601D8" w:rsidRPr="000368CC" w:rsidRDefault="000601D8" w:rsidP="002865C0">
      <w:pPr>
        <w:ind w:firstLine="709"/>
        <w:jc w:val="both"/>
        <w:rPr>
          <w:sz w:val="25"/>
          <w:szCs w:val="25"/>
        </w:rPr>
      </w:pPr>
      <w:r w:rsidRPr="000368CC">
        <w:rPr>
          <w:sz w:val="25"/>
          <w:szCs w:val="25"/>
        </w:rPr>
        <w:t>Пологівський район</w:t>
      </w:r>
      <w:r>
        <w:rPr>
          <w:sz w:val="25"/>
          <w:szCs w:val="25"/>
        </w:rPr>
        <w:t>,</w:t>
      </w:r>
    </w:p>
    <w:p w:rsidR="000601D8" w:rsidRPr="000368CC" w:rsidRDefault="000601D8" w:rsidP="002865C0">
      <w:pPr>
        <w:ind w:firstLine="709"/>
        <w:jc w:val="both"/>
        <w:rPr>
          <w:sz w:val="25"/>
          <w:szCs w:val="25"/>
        </w:rPr>
      </w:pPr>
      <w:r w:rsidRPr="000368CC">
        <w:rPr>
          <w:sz w:val="25"/>
          <w:szCs w:val="25"/>
        </w:rPr>
        <w:t>село Пологи</w:t>
      </w:r>
      <w:r>
        <w:rPr>
          <w:sz w:val="25"/>
          <w:szCs w:val="25"/>
        </w:rPr>
        <w:t>,</w:t>
      </w:r>
    </w:p>
    <w:p w:rsidR="000601D8" w:rsidRPr="000368CC" w:rsidRDefault="000601D8" w:rsidP="002865C0">
      <w:pPr>
        <w:ind w:firstLine="709"/>
        <w:jc w:val="both"/>
        <w:rPr>
          <w:sz w:val="25"/>
          <w:szCs w:val="25"/>
        </w:rPr>
      </w:pPr>
      <w:r w:rsidRPr="000368CC">
        <w:rPr>
          <w:sz w:val="25"/>
          <w:szCs w:val="25"/>
        </w:rPr>
        <w:t xml:space="preserve">вулиця </w:t>
      </w:r>
      <w:r>
        <w:rPr>
          <w:sz w:val="25"/>
          <w:szCs w:val="25"/>
        </w:rPr>
        <w:t>Центральна</w:t>
      </w:r>
      <w:r w:rsidRPr="000368CC">
        <w:rPr>
          <w:sz w:val="25"/>
          <w:szCs w:val="25"/>
        </w:rPr>
        <w:t>, 188</w:t>
      </w:r>
      <w:r>
        <w:rPr>
          <w:sz w:val="25"/>
          <w:szCs w:val="25"/>
        </w:rPr>
        <w:t>.</w:t>
      </w:r>
    </w:p>
    <w:p w:rsidR="000601D8" w:rsidRDefault="000601D8" w:rsidP="002865C0">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0601D8" w:rsidRDefault="000601D8" w:rsidP="002865C0">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0601D8" w:rsidRPr="00522143" w:rsidRDefault="000601D8" w:rsidP="002865C0">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0601D8" w:rsidRPr="00522143" w:rsidRDefault="000601D8" w:rsidP="002865C0">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0601D8" w:rsidRPr="000368CC" w:rsidRDefault="000601D8" w:rsidP="002865C0">
      <w:pPr>
        <w:ind w:firstLine="709"/>
        <w:jc w:val="both"/>
        <w:rPr>
          <w:sz w:val="25"/>
          <w:szCs w:val="25"/>
        </w:rPr>
      </w:pPr>
      <w:r w:rsidRPr="000368CC">
        <w:rPr>
          <w:sz w:val="25"/>
          <w:szCs w:val="25"/>
        </w:rPr>
        <w:t xml:space="preserve">1.7. Головною метою  </w:t>
      </w:r>
      <w:r>
        <w:rPr>
          <w:sz w:val="25"/>
          <w:szCs w:val="25"/>
        </w:rPr>
        <w:t>закладу</w:t>
      </w:r>
      <w:r w:rsidRPr="000368CC">
        <w:rPr>
          <w:sz w:val="25"/>
          <w:szCs w:val="25"/>
        </w:rPr>
        <w:t xml:space="preserve"> є забезпечення реалізації права громадян на здобуття дошкільної освіти, повної загальної середньої освіти, задоволення потреб громадян у нагляді, догляді та оздоровленні  дітей, створення умов для їх фізичного, розумового і духовного розвитку та підготовка їх до професійного самовизначення.</w:t>
      </w:r>
    </w:p>
    <w:p w:rsidR="000601D8" w:rsidRPr="00522143" w:rsidRDefault="000601D8" w:rsidP="002865C0">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0601D8" w:rsidRPr="00522143" w:rsidRDefault="000601D8" w:rsidP="002865C0">
      <w:pPr>
        <w:ind w:firstLine="709"/>
        <w:jc w:val="both"/>
        <w:rPr>
          <w:sz w:val="25"/>
          <w:szCs w:val="25"/>
        </w:rPr>
      </w:pPr>
      <w:r w:rsidRPr="00522143">
        <w:rPr>
          <w:sz w:val="25"/>
          <w:szCs w:val="25"/>
        </w:rPr>
        <w:t>- реалізація державної політики в галузі освіти;</w:t>
      </w:r>
    </w:p>
    <w:p w:rsidR="000601D8" w:rsidRPr="00522143" w:rsidRDefault="000601D8" w:rsidP="002865C0">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0601D8" w:rsidRPr="00522143" w:rsidRDefault="000601D8" w:rsidP="002865C0">
      <w:pPr>
        <w:ind w:firstLine="709"/>
        <w:jc w:val="both"/>
        <w:rPr>
          <w:sz w:val="25"/>
          <w:szCs w:val="25"/>
        </w:rPr>
      </w:pPr>
      <w:r w:rsidRPr="00522143">
        <w:rPr>
          <w:sz w:val="25"/>
          <w:szCs w:val="25"/>
        </w:rPr>
        <w:t>- формування особистості, розвиток творчих здібностей та нахилів;</w:t>
      </w:r>
    </w:p>
    <w:p w:rsidR="000601D8" w:rsidRPr="00522143" w:rsidRDefault="000601D8" w:rsidP="002865C0">
      <w:pPr>
        <w:ind w:firstLine="709"/>
        <w:jc w:val="both"/>
        <w:rPr>
          <w:sz w:val="25"/>
          <w:szCs w:val="25"/>
        </w:rPr>
      </w:pPr>
      <w:r w:rsidRPr="00522143">
        <w:rPr>
          <w:sz w:val="25"/>
          <w:szCs w:val="25"/>
        </w:rPr>
        <w:t>-  виховання громадянина України;</w:t>
      </w:r>
    </w:p>
    <w:p w:rsidR="000601D8" w:rsidRPr="00522143" w:rsidRDefault="000601D8" w:rsidP="002865C0">
      <w:pPr>
        <w:ind w:firstLine="709"/>
        <w:jc w:val="both"/>
        <w:rPr>
          <w:sz w:val="25"/>
          <w:szCs w:val="25"/>
        </w:rPr>
      </w:pPr>
      <w:r w:rsidRPr="00522143">
        <w:rPr>
          <w:sz w:val="25"/>
          <w:szCs w:val="25"/>
        </w:rPr>
        <w:t xml:space="preserve">- виховання в учнів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 </w:t>
      </w:r>
    </w:p>
    <w:p w:rsidR="000601D8" w:rsidRPr="00522143" w:rsidRDefault="000601D8" w:rsidP="002865C0">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0601D8" w:rsidRDefault="000601D8" w:rsidP="002865C0">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0601D8" w:rsidRPr="00522143" w:rsidRDefault="000601D8" w:rsidP="002865C0">
      <w:pPr>
        <w:ind w:firstLine="709"/>
        <w:jc w:val="both"/>
        <w:rPr>
          <w:sz w:val="25"/>
          <w:szCs w:val="25"/>
        </w:rPr>
      </w:pPr>
    </w:p>
    <w:p w:rsidR="000601D8" w:rsidRPr="00522143" w:rsidRDefault="000601D8" w:rsidP="002865C0">
      <w:pPr>
        <w:ind w:firstLine="709"/>
        <w:jc w:val="both"/>
        <w:rPr>
          <w:sz w:val="25"/>
          <w:szCs w:val="25"/>
        </w:rPr>
      </w:pPr>
      <w:r w:rsidRPr="00522143">
        <w:rPr>
          <w:sz w:val="25"/>
          <w:szCs w:val="25"/>
        </w:rPr>
        <w:t>- формування основних норм загальнолюдської моралі;</w:t>
      </w:r>
    </w:p>
    <w:p w:rsidR="000601D8" w:rsidRPr="00522143" w:rsidRDefault="000601D8" w:rsidP="002865C0">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0601D8" w:rsidRPr="00522143" w:rsidRDefault="000601D8" w:rsidP="002865C0">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0601D8" w:rsidRPr="00522143" w:rsidRDefault="000601D8" w:rsidP="002865C0">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0601D8" w:rsidRPr="000368CC" w:rsidRDefault="000601D8" w:rsidP="002865C0">
      <w:pPr>
        <w:ind w:firstLine="709"/>
        <w:jc w:val="both"/>
        <w:rPr>
          <w:sz w:val="25"/>
          <w:szCs w:val="25"/>
        </w:rPr>
      </w:pPr>
      <w:r w:rsidRPr="000368CC">
        <w:rPr>
          <w:sz w:val="25"/>
          <w:szCs w:val="25"/>
        </w:rPr>
        <w:t xml:space="preserve">1.10. </w:t>
      </w:r>
      <w:r>
        <w:rPr>
          <w:sz w:val="25"/>
          <w:szCs w:val="25"/>
        </w:rPr>
        <w:t xml:space="preserve">Заклад </w:t>
      </w:r>
      <w:r w:rsidRPr="000368CC">
        <w:rPr>
          <w:sz w:val="25"/>
          <w:szCs w:val="25"/>
        </w:rPr>
        <w:t>несе відповідальність перед фізичними і юридичними особами, суспільством і державою за:</w:t>
      </w:r>
    </w:p>
    <w:p w:rsidR="000601D8" w:rsidRPr="000368CC" w:rsidRDefault="000601D8" w:rsidP="002865C0">
      <w:pPr>
        <w:ind w:firstLine="709"/>
        <w:jc w:val="both"/>
        <w:rPr>
          <w:sz w:val="25"/>
          <w:szCs w:val="25"/>
        </w:rPr>
      </w:pPr>
      <w:r w:rsidRPr="000368CC">
        <w:rPr>
          <w:sz w:val="25"/>
          <w:szCs w:val="25"/>
        </w:rPr>
        <w:t xml:space="preserve">- </w:t>
      </w:r>
      <w:r>
        <w:rPr>
          <w:sz w:val="25"/>
          <w:szCs w:val="25"/>
        </w:rPr>
        <w:t xml:space="preserve">реалізацію головних завдань </w:t>
      </w:r>
      <w:r w:rsidRPr="000368CC">
        <w:rPr>
          <w:sz w:val="25"/>
          <w:szCs w:val="25"/>
        </w:rPr>
        <w:t xml:space="preserve">освіти, визначених </w:t>
      </w:r>
      <w:r>
        <w:rPr>
          <w:sz w:val="25"/>
          <w:szCs w:val="25"/>
        </w:rPr>
        <w:t xml:space="preserve">Законом України «Про </w:t>
      </w:r>
      <w:r w:rsidRPr="000368CC">
        <w:rPr>
          <w:sz w:val="25"/>
          <w:szCs w:val="25"/>
        </w:rPr>
        <w:t xml:space="preserve"> освіту»</w:t>
      </w:r>
      <w:r>
        <w:rPr>
          <w:sz w:val="25"/>
          <w:szCs w:val="25"/>
        </w:rPr>
        <w:t xml:space="preserve">, </w:t>
      </w:r>
      <w:r w:rsidRPr="000368CC">
        <w:rPr>
          <w:sz w:val="25"/>
          <w:szCs w:val="25"/>
        </w:rPr>
        <w:t>Законом України «Про дошкільну освіту», забезпечення освіти у межах державних вимог щодо її змісту, рівня та обсягу;</w:t>
      </w:r>
    </w:p>
    <w:p w:rsidR="000601D8" w:rsidRPr="000368CC" w:rsidRDefault="000601D8" w:rsidP="002865C0">
      <w:pPr>
        <w:ind w:firstLine="709"/>
        <w:jc w:val="both"/>
        <w:rPr>
          <w:sz w:val="25"/>
          <w:szCs w:val="25"/>
        </w:rPr>
      </w:pPr>
      <w:r w:rsidRPr="000368CC">
        <w:rPr>
          <w:sz w:val="25"/>
          <w:szCs w:val="25"/>
        </w:rPr>
        <w:t>- безпечні умови освітньої діяльності;</w:t>
      </w:r>
    </w:p>
    <w:p w:rsidR="000601D8" w:rsidRPr="000368CC" w:rsidRDefault="000601D8" w:rsidP="002865C0">
      <w:pPr>
        <w:ind w:firstLine="709"/>
        <w:jc w:val="both"/>
        <w:rPr>
          <w:sz w:val="25"/>
          <w:szCs w:val="25"/>
        </w:rPr>
      </w:pPr>
      <w:r w:rsidRPr="000368CC">
        <w:rPr>
          <w:sz w:val="25"/>
          <w:szCs w:val="25"/>
        </w:rPr>
        <w:t>- дотримання державних стандартів загальної середньої освіти;</w:t>
      </w:r>
    </w:p>
    <w:p w:rsidR="000601D8" w:rsidRPr="000368CC" w:rsidRDefault="000601D8" w:rsidP="002865C0">
      <w:pPr>
        <w:ind w:firstLine="709"/>
        <w:jc w:val="both"/>
        <w:rPr>
          <w:sz w:val="25"/>
          <w:szCs w:val="25"/>
        </w:rPr>
      </w:pPr>
      <w:r w:rsidRPr="000368CC">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      угодами;</w:t>
      </w:r>
    </w:p>
    <w:p w:rsidR="000601D8" w:rsidRPr="000368CC" w:rsidRDefault="000601D8" w:rsidP="002865C0">
      <w:pPr>
        <w:ind w:firstLine="709"/>
        <w:jc w:val="both"/>
        <w:rPr>
          <w:sz w:val="25"/>
          <w:szCs w:val="25"/>
        </w:rPr>
      </w:pPr>
      <w:r w:rsidRPr="000368CC">
        <w:rPr>
          <w:sz w:val="25"/>
          <w:szCs w:val="25"/>
        </w:rPr>
        <w:t>- дотримання фінансової дисципліни.</w:t>
      </w:r>
    </w:p>
    <w:p w:rsidR="000601D8" w:rsidRPr="000368CC" w:rsidRDefault="000601D8" w:rsidP="002865C0">
      <w:pPr>
        <w:ind w:firstLine="709"/>
        <w:jc w:val="both"/>
        <w:rPr>
          <w:sz w:val="25"/>
          <w:szCs w:val="25"/>
        </w:rPr>
      </w:pPr>
      <w:r w:rsidRPr="000368CC">
        <w:rPr>
          <w:sz w:val="25"/>
          <w:szCs w:val="25"/>
        </w:rPr>
        <w:t xml:space="preserve">1.11. </w:t>
      </w:r>
      <w:r>
        <w:rPr>
          <w:sz w:val="25"/>
          <w:szCs w:val="25"/>
        </w:rPr>
        <w:t xml:space="preserve">Заклад </w:t>
      </w:r>
      <w:r w:rsidRPr="000368CC">
        <w:rPr>
          <w:sz w:val="25"/>
          <w:szCs w:val="25"/>
        </w:rPr>
        <w:t xml:space="preserve">складається з двох  підрозділів - дошкільного та шкільного.  </w:t>
      </w:r>
    </w:p>
    <w:p w:rsidR="000601D8" w:rsidRPr="000368CC" w:rsidRDefault="000601D8" w:rsidP="002865C0">
      <w:pPr>
        <w:ind w:firstLine="709"/>
        <w:jc w:val="both"/>
        <w:rPr>
          <w:sz w:val="25"/>
          <w:szCs w:val="25"/>
        </w:rPr>
      </w:pPr>
      <w:r w:rsidRPr="000368CC">
        <w:rPr>
          <w:sz w:val="25"/>
          <w:szCs w:val="25"/>
        </w:rPr>
        <w:t xml:space="preserve">Діяльність дошкільного підрозділу направлена на реалізацію основних завдань дошкільної освіти, зміст навчально-виховного процесу визначається Базовим компонентом дошкільної освіти, реалізується відповідно до програм розвитку, навчання, виховання дітей, що рекомендовані </w:t>
      </w:r>
      <w:r>
        <w:rPr>
          <w:sz w:val="25"/>
          <w:szCs w:val="25"/>
        </w:rPr>
        <w:t>МОН</w:t>
      </w:r>
      <w:r w:rsidRPr="000368CC">
        <w:rPr>
          <w:sz w:val="25"/>
          <w:szCs w:val="25"/>
        </w:rPr>
        <w:t xml:space="preserve"> України. </w:t>
      </w:r>
    </w:p>
    <w:p w:rsidR="000601D8" w:rsidRPr="000368CC" w:rsidRDefault="000601D8" w:rsidP="002865C0">
      <w:pPr>
        <w:ind w:firstLine="709"/>
        <w:jc w:val="both"/>
        <w:rPr>
          <w:sz w:val="25"/>
          <w:szCs w:val="25"/>
        </w:rPr>
      </w:pPr>
      <w:r w:rsidRPr="000368CC">
        <w:rPr>
          <w:sz w:val="25"/>
          <w:szCs w:val="25"/>
        </w:rPr>
        <w:t xml:space="preserve">Шкільний підрозділ забезпечує відповідний рівень загальноосвітньої підготовки учнів згідно з вимогами Державного стандарту </w:t>
      </w:r>
      <w:r>
        <w:rPr>
          <w:sz w:val="25"/>
          <w:szCs w:val="25"/>
        </w:rPr>
        <w:t xml:space="preserve">базової і </w:t>
      </w:r>
      <w:r w:rsidRPr="000368CC">
        <w:rPr>
          <w:sz w:val="25"/>
          <w:szCs w:val="25"/>
        </w:rPr>
        <w:t xml:space="preserve">загальної середньої освіти. </w:t>
      </w:r>
    </w:p>
    <w:p w:rsidR="000601D8" w:rsidRPr="00AC17AE" w:rsidRDefault="000601D8" w:rsidP="002865C0">
      <w:pPr>
        <w:ind w:firstLine="709"/>
        <w:jc w:val="both"/>
        <w:rPr>
          <w:sz w:val="25"/>
          <w:szCs w:val="25"/>
        </w:rPr>
      </w:pPr>
      <w:r>
        <w:rPr>
          <w:sz w:val="25"/>
          <w:szCs w:val="25"/>
        </w:rPr>
        <w:t>1.12</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0601D8" w:rsidRPr="00521D01" w:rsidRDefault="000601D8" w:rsidP="002865C0">
      <w:pPr>
        <w:ind w:firstLine="709"/>
        <w:jc w:val="both"/>
        <w:rPr>
          <w:sz w:val="25"/>
          <w:szCs w:val="25"/>
        </w:rPr>
      </w:pPr>
      <w:r w:rsidRPr="00521D01">
        <w:rPr>
          <w:sz w:val="25"/>
          <w:szCs w:val="25"/>
        </w:rPr>
        <w:t>1.</w:t>
      </w:r>
      <w:r>
        <w:rPr>
          <w:sz w:val="25"/>
          <w:szCs w:val="25"/>
        </w:rPr>
        <w:t>13</w:t>
      </w:r>
      <w:r w:rsidRPr="00521D01">
        <w:rPr>
          <w:sz w:val="25"/>
          <w:szCs w:val="25"/>
        </w:rPr>
        <w:t>. Заклад має право:</w:t>
      </w:r>
    </w:p>
    <w:p w:rsidR="000601D8" w:rsidRPr="00521D01" w:rsidRDefault="000601D8" w:rsidP="002865C0">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0601D8" w:rsidRPr="00521D01" w:rsidRDefault="000601D8" w:rsidP="002865C0">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0601D8" w:rsidRPr="00521D01" w:rsidRDefault="000601D8" w:rsidP="002865C0">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0601D8" w:rsidRPr="00521D01" w:rsidRDefault="000601D8" w:rsidP="002865C0">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0601D8" w:rsidRPr="00521D01" w:rsidRDefault="000601D8" w:rsidP="002865C0">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0601D8" w:rsidRPr="00521D01" w:rsidRDefault="000601D8" w:rsidP="002865C0">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0601D8" w:rsidRPr="00521D01" w:rsidRDefault="000601D8" w:rsidP="002865C0">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0601D8" w:rsidRPr="00521D01" w:rsidRDefault="000601D8" w:rsidP="002865C0">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0601D8" w:rsidRPr="00521D01" w:rsidRDefault="000601D8" w:rsidP="002865C0">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0601D8" w:rsidRDefault="000601D8" w:rsidP="002865C0">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0601D8" w:rsidRPr="001C27E0" w:rsidRDefault="000601D8" w:rsidP="002865C0">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0601D8" w:rsidRPr="000368CC" w:rsidRDefault="000601D8" w:rsidP="002865C0">
      <w:pPr>
        <w:ind w:firstLine="709"/>
        <w:jc w:val="both"/>
        <w:rPr>
          <w:sz w:val="25"/>
          <w:szCs w:val="25"/>
        </w:rPr>
      </w:pPr>
      <w:r w:rsidRPr="000368CC">
        <w:rPr>
          <w:sz w:val="25"/>
          <w:szCs w:val="25"/>
        </w:rPr>
        <w:t>1.1</w:t>
      </w:r>
      <w:r>
        <w:rPr>
          <w:sz w:val="25"/>
          <w:szCs w:val="25"/>
        </w:rPr>
        <w:t>4</w:t>
      </w:r>
      <w:r w:rsidRPr="000368CC">
        <w:rPr>
          <w:sz w:val="25"/>
          <w:szCs w:val="25"/>
        </w:rPr>
        <w:t xml:space="preserve">. Медичне обслуговування дітей дошкільного віку, учнів у </w:t>
      </w:r>
      <w:r>
        <w:rPr>
          <w:sz w:val="25"/>
          <w:szCs w:val="25"/>
        </w:rPr>
        <w:t xml:space="preserve">закладі </w:t>
      </w:r>
      <w:r w:rsidRPr="000368CC">
        <w:rPr>
          <w:sz w:val="25"/>
          <w:szCs w:val="25"/>
        </w:rPr>
        <w:t xml:space="preserve">забезпечується засновником і здійснюється органом охорони здоров’я згідно законодавства. </w:t>
      </w:r>
    </w:p>
    <w:p w:rsidR="000601D8" w:rsidRPr="000368CC" w:rsidRDefault="000601D8" w:rsidP="002865C0">
      <w:pPr>
        <w:ind w:firstLine="709"/>
        <w:jc w:val="both"/>
        <w:rPr>
          <w:sz w:val="25"/>
          <w:szCs w:val="25"/>
        </w:rPr>
      </w:pPr>
      <w:r w:rsidRPr="000368CC">
        <w:rPr>
          <w:sz w:val="25"/>
          <w:szCs w:val="25"/>
        </w:rPr>
        <w:t>Медичний персонал здійснює лікувально-профілактичні заходи, контроль за станом здоров'я, фізичним розвитком дитини, організацією фізичного виховання, загартуванням, дотриманням санітарно-гігієнічних норм, режимом та якістю харчування.</w:t>
      </w:r>
    </w:p>
    <w:p w:rsidR="000601D8" w:rsidRPr="000368CC" w:rsidRDefault="000601D8" w:rsidP="002865C0">
      <w:pPr>
        <w:ind w:firstLine="709"/>
        <w:jc w:val="both"/>
        <w:rPr>
          <w:sz w:val="25"/>
          <w:szCs w:val="25"/>
        </w:rPr>
      </w:pPr>
      <w:r>
        <w:rPr>
          <w:sz w:val="25"/>
          <w:szCs w:val="25"/>
        </w:rPr>
        <w:t>1.15</w:t>
      </w:r>
      <w:r w:rsidRPr="000368CC">
        <w:rPr>
          <w:sz w:val="25"/>
          <w:szCs w:val="25"/>
        </w:rPr>
        <w:t xml:space="preserve">. У </w:t>
      </w:r>
      <w:r>
        <w:rPr>
          <w:sz w:val="25"/>
          <w:szCs w:val="25"/>
        </w:rPr>
        <w:t>закладі</w:t>
      </w:r>
      <w:r w:rsidRPr="000368CC">
        <w:rPr>
          <w:sz w:val="25"/>
          <w:szCs w:val="25"/>
        </w:rPr>
        <w:t xml:space="preserve"> встановлено 3-и разове харчування дітей дошкільного віку, одноразове гаряче харчування учнів (вихованців), реалізація буфетної продукції.</w:t>
      </w:r>
    </w:p>
    <w:p w:rsidR="000601D8" w:rsidRPr="000368CC" w:rsidRDefault="000601D8" w:rsidP="002865C0">
      <w:pPr>
        <w:ind w:firstLine="709"/>
        <w:jc w:val="both"/>
        <w:rPr>
          <w:sz w:val="25"/>
          <w:szCs w:val="25"/>
        </w:rPr>
      </w:pPr>
      <w:r>
        <w:rPr>
          <w:sz w:val="25"/>
          <w:szCs w:val="25"/>
        </w:rPr>
        <w:t>1.16</w:t>
      </w:r>
      <w:r w:rsidRPr="000368CC">
        <w:rPr>
          <w:sz w:val="25"/>
          <w:szCs w:val="25"/>
        </w:rPr>
        <w:t xml:space="preserve">. Взаємовідносини  </w:t>
      </w:r>
      <w:r>
        <w:rPr>
          <w:sz w:val="25"/>
          <w:szCs w:val="25"/>
        </w:rPr>
        <w:t>закладу</w:t>
      </w:r>
      <w:r w:rsidRPr="000368CC">
        <w:rPr>
          <w:sz w:val="25"/>
          <w:szCs w:val="25"/>
        </w:rPr>
        <w:t xml:space="preserve"> з юридичними і фізичними особами визначаються угодами,  укладеними між ними.</w:t>
      </w:r>
    </w:p>
    <w:p w:rsidR="000601D8" w:rsidRPr="000368CC" w:rsidRDefault="000601D8" w:rsidP="002865C0">
      <w:pPr>
        <w:ind w:firstLine="709"/>
        <w:jc w:val="both"/>
        <w:rPr>
          <w:sz w:val="25"/>
          <w:szCs w:val="25"/>
        </w:rPr>
      </w:pPr>
    </w:p>
    <w:p w:rsidR="000601D8" w:rsidRPr="000368CC" w:rsidRDefault="000601D8" w:rsidP="002865C0">
      <w:pPr>
        <w:ind w:firstLine="709"/>
        <w:jc w:val="center"/>
        <w:rPr>
          <w:sz w:val="25"/>
          <w:szCs w:val="25"/>
        </w:rPr>
      </w:pPr>
      <w:r w:rsidRPr="000368CC">
        <w:rPr>
          <w:sz w:val="25"/>
          <w:szCs w:val="25"/>
        </w:rPr>
        <w:t>ІІ. ОРГАНІЗАЦІЯ НАВЧАЛЬНО-ВИХОВНОГО ПРОЦЕСУ</w:t>
      </w:r>
    </w:p>
    <w:p w:rsidR="000601D8" w:rsidRPr="000368CC" w:rsidRDefault="000601D8" w:rsidP="002865C0">
      <w:pPr>
        <w:ind w:firstLine="709"/>
        <w:jc w:val="both"/>
        <w:rPr>
          <w:sz w:val="25"/>
          <w:szCs w:val="25"/>
        </w:rPr>
      </w:pPr>
      <w:r w:rsidRPr="000368CC">
        <w:rPr>
          <w:sz w:val="25"/>
          <w:szCs w:val="25"/>
        </w:rPr>
        <w:t xml:space="preserve">2.1. У </w:t>
      </w:r>
      <w:r>
        <w:rPr>
          <w:sz w:val="25"/>
          <w:szCs w:val="25"/>
        </w:rPr>
        <w:t>закладі</w:t>
      </w:r>
      <w:r w:rsidRPr="000368CC">
        <w:rPr>
          <w:sz w:val="25"/>
          <w:szCs w:val="25"/>
        </w:rPr>
        <w:t xml:space="preserve"> працює: шкільний підрозділ - за п'ятиденним (шестиденним) робочим тижнем, дошкільний - п’ятиденним.</w:t>
      </w:r>
    </w:p>
    <w:p w:rsidR="000601D8" w:rsidRPr="000368CC" w:rsidRDefault="000601D8" w:rsidP="002865C0">
      <w:pPr>
        <w:ind w:firstLine="709"/>
        <w:jc w:val="both"/>
        <w:rPr>
          <w:sz w:val="25"/>
          <w:szCs w:val="25"/>
        </w:rPr>
      </w:pPr>
      <w:r w:rsidRPr="000368CC">
        <w:rPr>
          <w:sz w:val="25"/>
          <w:szCs w:val="25"/>
        </w:rPr>
        <w:t xml:space="preserve">2.2. </w:t>
      </w:r>
      <w:r>
        <w:rPr>
          <w:sz w:val="25"/>
          <w:szCs w:val="25"/>
        </w:rPr>
        <w:t xml:space="preserve">Заклад </w:t>
      </w:r>
      <w:r w:rsidRPr="000368CC">
        <w:rPr>
          <w:sz w:val="25"/>
          <w:szCs w:val="25"/>
        </w:rPr>
        <w:t xml:space="preserve">планує  свою діяльність самостійно </w:t>
      </w:r>
      <w:r>
        <w:rPr>
          <w:sz w:val="25"/>
          <w:szCs w:val="25"/>
        </w:rPr>
        <w:t>відповідно до перспективного, річного плану</w:t>
      </w:r>
      <w:r w:rsidRPr="000368CC">
        <w:rPr>
          <w:sz w:val="25"/>
          <w:szCs w:val="25"/>
        </w:rPr>
        <w:t>, який складається на поточний навчальний рік і оздоровчий період для дошкільного підрозділу. В плані роботи відображаються найголовніші питання роботи навчального закладу.</w:t>
      </w:r>
    </w:p>
    <w:p w:rsidR="000601D8" w:rsidRPr="005B5107" w:rsidRDefault="000601D8" w:rsidP="002865C0">
      <w:pPr>
        <w:ind w:firstLine="709"/>
        <w:jc w:val="both"/>
        <w:rPr>
          <w:sz w:val="25"/>
          <w:szCs w:val="25"/>
        </w:rPr>
      </w:pPr>
      <w:r>
        <w:rPr>
          <w:sz w:val="25"/>
          <w:szCs w:val="25"/>
        </w:rPr>
        <w:t>2.3</w:t>
      </w:r>
      <w:r w:rsidRPr="005B5107">
        <w:rPr>
          <w:sz w:val="25"/>
          <w:szCs w:val="25"/>
        </w:rPr>
        <w:t xml:space="preserve">. Навчально-виховний процес у дошкільному підрозділі </w:t>
      </w:r>
      <w:r>
        <w:rPr>
          <w:sz w:val="25"/>
          <w:szCs w:val="25"/>
        </w:rPr>
        <w:t>закладу</w:t>
      </w:r>
      <w:r w:rsidRPr="005B5107">
        <w:rPr>
          <w:sz w:val="25"/>
          <w:szCs w:val="25"/>
        </w:rPr>
        <w:t xml:space="preserve"> здійснюється за програмами розвитку виховання і навчання дітей дошкільного віку, затвердженими МОН України, відповідно до Базового компоненту дошкільної освіти, у шкільному підрозділі </w:t>
      </w:r>
      <w:r>
        <w:rPr>
          <w:sz w:val="25"/>
          <w:szCs w:val="25"/>
        </w:rPr>
        <w:t xml:space="preserve">- </w:t>
      </w:r>
      <w:r w:rsidRPr="005B5107">
        <w:rPr>
          <w:sz w:val="25"/>
          <w:szCs w:val="25"/>
        </w:rPr>
        <w:t xml:space="preserve">робочий навчальний план, складений на основі типових навчальних планів, розроблених та затверджених МОН України із конкретизацією варіативної частини  та обраних профілів навчання. </w:t>
      </w:r>
    </w:p>
    <w:p w:rsidR="000601D8" w:rsidRPr="005B5107" w:rsidRDefault="000601D8" w:rsidP="002865C0">
      <w:pPr>
        <w:ind w:firstLine="709"/>
        <w:jc w:val="both"/>
        <w:rPr>
          <w:sz w:val="25"/>
          <w:szCs w:val="25"/>
        </w:rPr>
      </w:pPr>
      <w:r w:rsidRPr="005B5107">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0601D8" w:rsidRPr="005B5107" w:rsidRDefault="000601D8" w:rsidP="002865C0">
      <w:pPr>
        <w:ind w:firstLine="709"/>
        <w:jc w:val="both"/>
        <w:rPr>
          <w:sz w:val="25"/>
          <w:szCs w:val="25"/>
        </w:rPr>
      </w:pPr>
      <w:r w:rsidRPr="005B5107">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0601D8" w:rsidRDefault="000601D8" w:rsidP="002865C0">
      <w:pPr>
        <w:ind w:firstLine="709"/>
        <w:jc w:val="both"/>
        <w:rPr>
          <w:sz w:val="25"/>
          <w:szCs w:val="25"/>
        </w:rPr>
      </w:pPr>
      <w:r w:rsidRPr="005B5107">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0601D8" w:rsidRPr="00BC2E40" w:rsidRDefault="000601D8" w:rsidP="002865C0">
      <w:pPr>
        <w:ind w:firstLine="709"/>
        <w:jc w:val="both"/>
        <w:rPr>
          <w:sz w:val="25"/>
          <w:szCs w:val="25"/>
        </w:rPr>
      </w:pPr>
      <w:r>
        <w:rPr>
          <w:sz w:val="25"/>
          <w:szCs w:val="25"/>
        </w:rPr>
        <w:t>2.4</w:t>
      </w:r>
      <w:r w:rsidRPr="00BC2E40">
        <w:rPr>
          <w:sz w:val="25"/>
          <w:szCs w:val="25"/>
        </w:rPr>
        <w:t>.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МОН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0601D8" w:rsidRPr="000368CC" w:rsidRDefault="000601D8" w:rsidP="002865C0">
      <w:pPr>
        <w:ind w:firstLine="709"/>
        <w:jc w:val="both"/>
        <w:rPr>
          <w:sz w:val="25"/>
          <w:szCs w:val="25"/>
        </w:rPr>
      </w:pPr>
      <w:r>
        <w:rPr>
          <w:sz w:val="25"/>
          <w:szCs w:val="25"/>
        </w:rPr>
        <w:t>2.5</w:t>
      </w:r>
      <w:r w:rsidRPr="00BC2E40">
        <w:rPr>
          <w:sz w:val="25"/>
          <w:szCs w:val="25"/>
        </w:rPr>
        <w:t>. Заклад здійснює навчально-виховний процес за</w:t>
      </w:r>
      <w:r>
        <w:rPr>
          <w:sz w:val="25"/>
          <w:szCs w:val="25"/>
        </w:rPr>
        <w:t xml:space="preserve"> денною формою навчання</w:t>
      </w:r>
      <w:r w:rsidRPr="000368CC">
        <w:rPr>
          <w:sz w:val="25"/>
          <w:szCs w:val="25"/>
        </w:rPr>
        <w:t xml:space="preserve">. </w:t>
      </w:r>
    </w:p>
    <w:p w:rsidR="000601D8" w:rsidRPr="000368CC" w:rsidRDefault="000601D8" w:rsidP="002865C0">
      <w:pPr>
        <w:ind w:firstLine="709"/>
        <w:jc w:val="both"/>
        <w:rPr>
          <w:sz w:val="25"/>
          <w:szCs w:val="25"/>
        </w:rPr>
      </w:pPr>
      <w:r>
        <w:rPr>
          <w:sz w:val="25"/>
          <w:szCs w:val="25"/>
        </w:rPr>
        <w:t>2.6</w:t>
      </w:r>
      <w:r w:rsidRPr="000368CC">
        <w:rPr>
          <w:sz w:val="25"/>
          <w:szCs w:val="25"/>
        </w:rPr>
        <w:t>.   Дошкільний підрозділ організовує освітній процес за художньо-естетичним пріоритетним напрямом.</w:t>
      </w:r>
    </w:p>
    <w:p w:rsidR="000601D8" w:rsidRPr="000368CC" w:rsidRDefault="000601D8" w:rsidP="002865C0">
      <w:pPr>
        <w:ind w:firstLine="709"/>
        <w:jc w:val="both"/>
        <w:rPr>
          <w:sz w:val="25"/>
          <w:szCs w:val="25"/>
        </w:rPr>
      </w:pPr>
      <w:r>
        <w:rPr>
          <w:sz w:val="25"/>
          <w:szCs w:val="25"/>
        </w:rPr>
        <w:t>2.7</w:t>
      </w:r>
      <w:r w:rsidRPr="000368CC">
        <w:rPr>
          <w:sz w:val="25"/>
          <w:szCs w:val="25"/>
        </w:rPr>
        <w:t xml:space="preserve">. Приймання дітей дошкільного віку до  </w:t>
      </w:r>
      <w:r>
        <w:rPr>
          <w:sz w:val="25"/>
          <w:szCs w:val="25"/>
        </w:rPr>
        <w:t>закладу</w:t>
      </w:r>
      <w:r w:rsidRPr="000368CC">
        <w:rPr>
          <w:sz w:val="25"/>
          <w:szCs w:val="25"/>
        </w:rPr>
        <w:t xml:space="preserve"> здійснюється керівником протягом календарного року на безконкурсній основі, як правило, відповідно до території обслуговування. </w:t>
      </w:r>
    </w:p>
    <w:p w:rsidR="000601D8" w:rsidRPr="000368CC" w:rsidRDefault="000601D8" w:rsidP="002865C0">
      <w:pPr>
        <w:ind w:firstLine="709"/>
        <w:jc w:val="both"/>
        <w:rPr>
          <w:sz w:val="25"/>
          <w:szCs w:val="25"/>
        </w:rPr>
      </w:pPr>
      <w:r>
        <w:rPr>
          <w:sz w:val="25"/>
          <w:szCs w:val="25"/>
        </w:rPr>
        <w:t>2.8</w:t>
      </w:r>
      <w:r w:rsidRPr="000368CC">
        <w:rPr>
          <w:sz w:val="25"/>
          <w:szCs w:val="25"/>
        </w:rPr>
        <w:t>. До першого класу шкільного підрозділу переводяться діти дошкільного підрозділу за наказом керівника, як правило, із шести років.</w:t>
      </w:r>
    </w:p>
    <w:p w:rsidR="000601D8" w:rsidRPr="000368CC" w:rsidRDefault="000601D8" w:rsidP="002865C0">
      <w:pPr>
        <w:ind w:firstLine="709"/>
        <w:jc w:val="both"/>
        <w:rPr>
          <w:sz w:val="25"/>
          <w:szCs w:val="25"/>
        </w:rPr>
      </w:pPr>
      <w:r>
        <w:rPr>
          <w:sz w:val="25"/>
          <w:szCs w:val="25"/>
        </w:rPr>
        <w:t>2.9</w:t>
      </w:r>
      <w:r w:rsidRPr="000368CC">
        <w:rPr>
          <w:sz w:val="25"/>
          <w:szCs w:val="25"/>
        </w:rPr>
        <w:t xml:space="preserve">. Приймання учнів до всіх класів здійснюється на безконкурсній основі, як правило, відповідно до території обслуговування. Учні, які не  проживають на території обслуговування, можуть бути зараховані до </w:t>
      </w:r>
      <w:r>
        <w:rPr>
          <w:sz w:val="25"/>
          <w:szCs w:val="25"/>
        </w:rPr>
        <w:t>закладу</w:t>
      </w:r>
      <w:r w:rsidRPr="000368CC">
        <w:rPr>
          <w:sz w:val="25"/>
          <w:szCs w:val="25"/>
        </w:rPr>
        <w:t xml:space="preserve"> за наявності вільних місць у відповідному класі.</w:t>
      </w:r>
    </w:p>
    <w:p w:rsidR="000601D8" w:rsidRPr="00BC2E40" w:rsidRDefault="000601D8" w:rsidP="002865C0">
      <w:pPr>
        <w:ind w:firstLine="709"/>
        <w:jc w:val="both"/>
        <w:rPr>
          <w:sz w:val="25"/>
          <w:szCs w:val="25"/>
        </w:rPr>
      </w:pPr>
      <w:r>
        <w:rPr>
          <w:sz w:val="25"/>
          <w:szCs w:val="25"/>
        </w:rPr>
        <w:t>2.10</w:t>
      </w:r>
      <w:r w:rsidRPr="000368CC">
        <w:rPr>
          <w:sz w:val="25"/>
          <w:szCs w:val="25"/>
        </w:rPr>
        <w:t xml:space="preserve">. </w:t>
      </w:r>
      <w:r w:rsidRPr="00BC2E40">
        <w:rPr>
          <w:sz w:val="25"/>
          <w:szCs w:val="25"/>
        </w:rPr>
        <w:t>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0601D8" w:rsidRDefault="000601D8" w:rsidP="002865C0">
      <w:pPr>
        <w:ind w:firstLine="709"/>
        <w:jc w:val="both"/>
        <w:rPr>
          <w:sz w:val="25"/>
          <w:szCs w:val="25"/>
        </w:rPr>
      </w:pPr>
      <w:r w:rsidRPr="00BC2E40">
        <w:rPr>
          <w:sz w:val="25"/>
          <w:szCs w:val="25"/>
        </w:rPr>
        <w:t>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МОН України зразка.</w:t>
      </w:r>
    </w:p>
    <w:p w:rsidR="000601D8" w:rsidRPr="000368CC" w:rsidRDefault="000601D8" w:rsidP="002865C0">
      <w:pPr>
        <w:ind w:firstLine="709"/>
        <w:jc w:val="both"/>
        <w:rPr>
          <w:sz w:val="25"/>
          <w:szCs w:val="25"/>
        </w:rPr>
      </w:pPr>
      <w:r>
        <w:rPr>
          <w:sz w:val="25"/>
          <w:szCs w:val="25"/>
        </w:rPr>
        <w:t>2.11</w:t>
      </w:r>
      <w:r w:rsidRPr="000368CC">
        <w:rPr>
          <w:sz w:val="25"/>
          <w:szCs w:val="25"/>
        </w:rPr>
        <w:t xml:space="preserve"> За дитиною дошкільного підрозділу зберігається місце у </w:t>
      </w:r>
      <w:r>
        <w:rPr>
          <w:sz w:val="25"/>
          <w:szCs w:val="25"/>
        </w:rPr>
        <w:t xml:space="preserve">закладі </w:t>
      </w:r>
      <w:r w:rsidRPr="000368CC">
        <w:rPr>
          <w:sz w:val="25"/>
          <w:szCs w:val="25"/>
        </w:rPr>
        <w:t>у разі її хвороби, карантину, санаторного лікування, на час відпустки батьків або осіб, які їх замінюють, а також у літний оздоровчий період (75 днів).</w:t>
      </w:r>
    </w:p>
    <w:p w:rsidR="000601D8" w:rsidRPr="000368CC" w:rsidRDefault="000601D8" w:rsidP="002865C0">
      <w:pPr>
        <w:ind w:firstLine="709"/>
        <w:jc w:val="both"/>
        <w:rPr>
          <w:sz w:val="25"/>
          <w:szCs w:val="25"/>
        </w:rPr>
      </w:pPr>
      <w:r>
        <w:rPr>
          <w:sz w:val="25"/>
          <w:szCs w:val="25"/>
        </w:rPr>
        <w:t>2.12</w:t>
      </w:r>
      <w:r w:rsidRPr="000368CC">
        <w:rPr>
          <w:sz w:val="25"/>
          <w:szCs w:val="25"/>
        </w:rPr>
        <w:t xml:space="preserve">. Відрахування дітей дошкільного віку з </w:t>
      </w:r>
      <w:r>
        <w:rPr>
          <w:sz w:val="25"/>
          <w:szCs w:val="25"/>
        </w:rPr>
        <w:t>закладу</w:t>
      </w:r>
      <w:r w:rsidRPr="000368CC">
        <w:rPr>
          <w:sz w:val="25"/>
          <w:szCs w:val="25"/>
        </w:rPr>
        <w:t xml:space="preserve"> може здійснюватись:</w:t>
      </w:r>
    </w:p>
    <w:p w:rsidR="000601D8" w:rsidRPr="000368CC" w:rsidRDefault="000601D8" w:rsidP="002865C0">
      <w:pPr>
        <w:ind w:firstLine="709"/>
        <w:jc w:val="both"/>
        <w:rPr>
          <w:sz w:val="25"/>
          <w:szCs w:val="25"/>
        </w:rPr>
      </w:pPr>
      <w:r w:rsidRPr="000368CC">
        <w:rPr>
          <w:sz w:val="25"/>
          <w:szCs w:val="25"/>
        </w:rPr>
        <w:t>- за бажанням батьків або осіб, які їх замінюють;</w:t>
      </w:r>
    </w:p>
    <w:p w:rsidR="000601D8" w:rsidRPr="000368CC" w:rsidRDefault="000601D8" w:rsidP="002865C0">
      <w:pPr>
        <w:ind w:firstLine="709"/>
        <w:jc w:val="both"/>
        <w:rPr>
          <w:sz w:val="25"/>
          <w:szCs w:val="25"/>
        </w:rPr>
      </w:pPr>
      <w:r w:rsidRPr="000368CC">
        <w:rPr>
          <w:sz w:val="25"/>
          <w:szCs w:val="25"/>
        </w:rPr>
        <w:t>- на підставі медичного висновку про стан здоров'я дитини, що виключає можливість її подальшого перебування в</w:t>
      </w:r>
      <w:r>
        <w:rPr>
          <w:sz w:val="25"/>
          <w:szCs w:val="25"/>
        </w:rPr>
        <w:t xml:space="preserve"> закладі</w:t>
      </w:r>
      <w:r w:rsidRPr="000368CC">
        <w:rPr>
          <w:sz w:val="25"/>
          <w:szCs w:val="25"/>
        </w:rPr>
        <w:t>;</w:t>
      </w:r>
    </w:p>
    <w:p w:rsidR="000601D8" w:rsidRPr="000368CC" w:rsidRDefault="000601D8" w:rsidP="002865C0">
      <w:pPr>
        <w:ind w:firstLine="709"/>
        <w:jc w:val="both"/>
        <w:rPr>
          <w:sz w:val="25"/>
          <w:szCs w:val="25"/>
        </w:rPr>
      </w:pPr>
      <w:r w:rsidRPr="000368CC">
        <w:rPr>
          <w:sz w:val="25"/>
          <w:szCs w:val="25"/>
        </w:rPr>
        <w:t>- у разі несплати без поважних причин батьками або особами, які їх замінюють, плати за харчування дитини протягом двох місяців.</w:t>
      </w:r>
    </w:p>
    <w:p w:rsidR="000601D8" w:rsidRPr="000368CC" w:rsidRDefault="000601D8" w:rsidP="002865C0">
      <w:pPr>
        <w:ind w:firstLine="709"/>
        <w:jc w:val="both"/>
        <w:rPr>
          <w:sz w:val="25"/>
          <w:szCs w:val="25"/>
        </w:rPr>
      </w:pPr>
      <w:r w:rsidRPr="000368CC">
        <w:rPr>
          <w:sz w:val="25"/>
          <w:szCs w:val="25"/>
        </w:rPr>
        <w:t xml:space="preserve"> Адміністрація </w:t>
      </w:r>
      <w:r>
        <w:rPr>
          <w:sz w:val="25"/>
          <w:szCs w:val="25"/>
        </w:rPr>
        <w:t>закладу</w:t>
      </w:r>
      <w:r w:rsidRPr="000368CC">
        <w:rPr>
          <w:sz w:val="25"/>
          <w:szCs w:val="25"/>
        </w:rPr>
        <w:t xml:space="preserve"> зобов'язана за два тижні письмово повідомити батьків або осіб, які їх замінюють, про відрахування дитини.</w:t>
      </w:r>
    </w:p>
    <w:p w:rsidR="000601D8" w:rsidRPr="000368CC" w:rsidRDefault="000601D8" w:rsidP="002865C0">
      <w:pPr>
        <w:ind w:firstLine="709"/>
        <w:jc w:val="both"/>
        <w:rPr>
          <w:sz w:val="25"/>
          <w:szCs w:val="25"/>
        </w:rPr>
      </w:pPr>
      <w:r>
        <w:rPr>
          <w:sz w:val="25"/>
          <w:szCs w:val="25"/>
        </w:rPr>
        <w:t>2.13</w:t>
      </w:r>
      <w:r w:rsidRPr="000368CC">
        <w:rPr>
          <w:sz w:val="25"/>
          <w:szCs w:val="25"/>
        </w:rPr>
        <w:t xml:space="preserve">. Соціально-педагогічний патронат у </w:t>
      </w:r>
      <w:r>
        <w:rPr>
          <w:sz w:val="25"/>
          <w:szCs w:val="25"/>
        </w:rPr>
        <w:t xml:space="preserve">закладі </w:t>
      </w:r>
      <w:r w:rsidRPr="000368CC">
        <w:rPr>
          <w:sz w:val="25"/>
          <w:szCs w:val="25"/>
        </w:rPr>
        <w:t>здійснюється згідно із законодавством.</w:t>
      </w:r>
    </w:p>
    <w:p w:rsidR="000601D8" w:rsidRPr="000368CC" w:rsidRDefault="000601D8" w:rsidP="002865C0">
      <w:pPr>
        <w:ind w:firstLine="709"/>
        <w:jc w:val="both"/>
        <w:rPr>
          <w:sz w:val="25"/>
          <w:szCs w:val="25"/>
        </w:rPr>
      </w:pPr>
      <w:r>
        <w:rPr>
          <w:sz w:val="25"/>
          <w:szCs w:val="25"/>
        </w:rPr>
        <w:t>2.14</w:t>
      </w:r>
      <w:r w:rsidRPr="000368CC">
        <w:rPr>
          <w:sz w:val="25"/>
          <w:szCs w:val="25"/>
        </w:rPr>
        <w:t xml:space="preserve">. В шкільному підрозділі </w:t>
      </w:r>
      <w:r>
        <w:rPr>
          <w:sz w:val="25"/>
          <w:szCs w:val="25"/>
        </w:rPr>
        <w:t>закладу</w:t>
      </w:r>
      <w:r w:rsidRPr="000368CC">
        <w:rPr>
          <w:sz w:val="25"/>
          <w:szCs w:val="25"/>
        </w:rPr>
        <w:t xml:space="preserve"> для учнів 1-4 класів, за бажанням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створюватися групи продовженого дня.</w:t>
      </w:r>
    </w:p>
    <w:p w:rsidR="000601D8" w:rsidRDefault="000601D8" w:rsidP="002865C0">
      <w:pPr>
        <w:ind w:firstLine="709"/>
        <w:jc w:val="both"/>
        <w:rPr>
          <w:sz w:val="25"/>
          <w:szCs w:val="25"/>
        </w:rPr>
      </w:pPr>
      <w:r w:rsidRPr="000368CC">
        <w:rPr>
          <w:sz w:val="25"/>
          <w:szCs w:val="25"/>
        </w:rPr>
        <w:t xml:space="preserve">Зарахування до груп продовженого дня і відрахування дітей із них здійснюється наказом директора </w:t>
      </w:r>
      <w:r>
        <w:rPr>
          <w:sz w:val="25"/>
          <w:szCs w:val="25"/>
        </w:rPr>
        <w:t>закладу</w:t>
      </w:r>
      <w:r w:rsidRPr="000368CC">
        <w:rPr>
          <w:sz w:val="25"/>
          <w:szCs w:val="25"/>
        </w:rPr>
        <w:t xml:space="preserve"> на підставі заяв батьків або осіб, які їх замінюють.</w:t>
      </w:r>
    </w:p>
    <w:p w:rsidR="000601D8" w:rsidRPr="001C27E0" w:rsidRDefault="000601D8" w:rsidP="002865C0">
      <w:pPr>
        <w:shd w:val="clear" w:color="auto" w:fill="FFFFFF"/>
        <w:ind w:firstLine="709"/>
        <w:jc w:val="both"/>
        <w:rPr>
          <w:sz w:val="25"/>
          <w:szCs w:val="25"/>
        </w:rPr>
      </w:pPr>
      <w:r>
        <w:rPr>
          <w:sz w:val="25"/>
          <w:szCs w:val="25"/>
        </w:rPr>
        <w:t>2.15</w:t>
      </w:r>
      <w:r w:rsidRPr="001C27E0">
        <w:rPr>
          <w:sz w:val="25"/>
          <w:szCs w:val="25"/>
        </w:rPr>
        <w:t xml:space="preserve">.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0601D8" w:rsidRPr="001C27E0" w:rsidRDefault="000601D8" w:rsidP="002865C0">
      <w:pPr>
        <w:shd w:val="clear" w:color="auto" w:fill="FFFFFF"/>
        <w:ind w:firstLine="709"/>
        <w:jc w:val="both"/>
        <w:rPr>
          <w:sz w:val="25"/>
          <w:szCs w:val="25"/>
        </w:rPr>
      </w:pPr>
      <w:r>
        <w:rPr>
          <w:sz w:val="25"/>
          <w:szCs w:val="25"/>
        </w:rPr>
        <w:t>2.16</w:t>
      </w:r>
      <w:r w:rsidRPr="001C27E0">
        <w:rPr>
          <w:sz w:val="25"/>
          <w:szCs w:val="25"/>
        </w:rPr>
        <w:t>.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0601D8" w:rsidRPr="000368CC" w:rsidRDefault="000601D8" w:rsidP="002865C0">
      <w:pPr>
        <w:ind w:firstLine="709"/>
        <w:jc w:val="both"/>
        <w:rPr>
          <w:sz w:val="25"/>
          <w:szCs w:val="25"/>
        </w:rPr>
      </w:pPr>
      <w:r w:rsidRPr="000368CC">
        <w:rPr>
          <w:sz w:val="25"/>
          <w:szCs w:val="25"/>
        </w:rPr>
        <w:t xml:space="preserve">Навчальний   рік   у  </w:t>
      </w:r>
      <w:r>
        <w:rPr>
          <w:sz w:val="25"/>
          <w:szCs w:val="25"/>
        </w:rPr>
        <w:t>закладі</w:t>
      </w:r>
      <w:r w:rsidRPr="000368CC">
        <w:rPr>
          <w:sz w:val="25"/>
          <w:szCs w:val="25"/>
        </w:rPr>
        <w:t xml:space="preserve"> починається 01 вересня  Днем знань і закінчується:</w:t>
      </w:r>
    </w:p>
    <w:p w:rsidR="000601D8" w:rsidRPr="000368CC" w:rsidRDefault="000601D8" w:rsidP="002865C0">
      <w:pPr>
        <w:ind w:firstLine="709"/>
        <w:jc w:val="both"/>
        <w:rPr>
          <w:sz w:val="25"/>
          <w:szCs w:val="25"/>
        </w:rPr>
      </w:pPr>
      <w:r w:rsidRPr="000368CC">
        <w:rPr>
          <w:sz w:val="25"/>
          <w:szCs w:val="25"/>
        </w:rPr>
        <w:t xml:space="preserve">- у дошкільному підрозділі - 31 травня наступного року; з 01 до 30 червня та з 01 </w:t>
      </w:r>
      <w:r>
        <w:rPr>
          <w:sz w:val="25"/>
          <w:szCs w:val="25"/>
        </w:rPr>
        <w:t>до</w:t>
      </w:r>
      <w:r w:rsidRPr="000368CC">
        <w:rPr>
          <w:sz w:val="25"/>
          <w:szCs w:val="25"/>
        </w:rPr>
        <w:t xml:space="preserve"> 31 серпня - проводиться оздоровлення дітей (оздоровчий період);</w:t>
      </w:r>
    </w:p>
    <w:p w:rsidR="000601D8" w:rsidRPr="000368CC" w:rsidRDefault="000601D8" w:rsidP="002865C0">
      <w:pPr>
        <w:ind w:firstLine="709"/>
        <w:jc w:val="both"/>
        <w:rPr>
          <w:sz w:val="25"/>
          <w:szCs w:val="25"/>
        </w:rPr>
      </w:pPr>
      <w:r w:rsidRPr="000368CC">
        <w:rPr>
          <w:sz w:val="25"/>
          <w:szCs w:val="25"/>
        </w:rPr>
        <w:t>- у шкільному підрозділі - не пізніше 1 липня наступного року з урахуванням навчальної практики та державної підсумкової атестації.</w:t>
      </w:r>
    </w:p>
    <w:p w:rsidR="000601D8" w:rsidRPr="001C27E0" w:rsidRDefault="000601D8" w:rsidP="002865C0">
      <w:pPr>
        <w:shd w:val="clear" w:color="auto" w:fill="FFFFFF"/>
        <w:ind w:firstLine="709"/>
        <w:jc w:val="both"/>
        <w:rPr>
          <w:sz w:val="25"/>
          <w:szCs w:val="25"/>
        </w:rPr>
      </w:pPr>
      <w:r>
        <w:rPr>
          <w:sz w:val="25"/>
          <w:szCs w:val="25"/>
        </w:rPr>
        <w:t>2.17</w:t>
      </w:r>
      <w:r w:rsidRPr="001C27E0">
        <w:rPr>
          <w:sz w:val="25"/>
          <w:szCs w:val="25"/>
        </w:rPr>
        <w:t>. Відволікання учнів від навчальних занять на інші види діяльності забороняється ( крім випадків, передбачених законодавством України).</w:t>
      </w:r>
    </w:p>
    <w:p w:rsidR="000601D8" w:rsidRPr="001C27E0" w:rsidRDefault="000601D8" w:rsidP="002865C0">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0601D8" w:rsidRPr="001C27E0" w:rsidRDefault="000601D8" w:rsidP="002865C0">
      <w:pPr>
        <w:shd w:val="clear" w:color="auto" w:fill="FFFFFF"/>
        <w:ind w:firstLine="709"/>
        <w:jc w:val="both"/>
        <w:rPr>
          <w:sz w:val="25"/>
          <w:szCs w:val="25"/>
        </w:rPr>
      </w:pPr>
      <w:r>
        <w:rPr>
          <w:sz w:val="25"/>
          <w:szCs w:val="25"/>
        </w:rPr>
        <w:t>2.18</w:t>
      </w:r>
      <w:r w:rsidRPr="001C27E0">
        <w:rPr>
          <w:sz w:val="25"/>
          <w:szCs w:val="25"/>
        </w:rPr>
        <w:t>. Загальна тривалість канікул протягом навчального року не повинна становити менш як 30 календарних днів.</w:t>
      </w:r>
    </w:p>
    <w:p w:rsidR="000601D8" w:rsidRPr="001C27E0" w:rsidRDefault="000601D8" w:rsidP="002865C0">
      <w:pPr>
        <w:shd w:val="clear" w:color="auto" w:fill="FFFFFF"/>
        <w:ind w:firstLine="709"/>
        <w:jc w:val="both"/>
        <w:rPr>
          <w:sz w:val="25"/>
          <w:szCs w:val="25"/>
        </w:rPr>
      </w:pPr>
      <w:r>
        <w:rPr>
          <w:sz w:val="25"/>
          <w:szCs w:val="25"/>
        </w:rPr>
        <w:t>2.19</w:t>
      </w:r>
      <w:r w:rsidRPr="001C27E0">
        <w:rPr>
          <w:sz w:val="25"/>
          <w:szCs w:val="25"/>
        </w:rPr>
        <w:t>. Тривалість уроків у закладі становить:</w:t>
      </w:r>
    </w:p>
    <w:p w:rsidR="000601D8" w:rsidRPr="001C27E0" w:rsidRDefault="000601D8" w:rsidP="002865C0">
      <w:pPr>
        <w:shd w:val="clear" w:color="auto" w:fill="FFFFFF"/>
        <w:ind w:firstLine="709"/>
        <w:jc w:val="both"/>
        <w:rPr>
          <w:sz w:val="25"/>
          <w:szCs w:val="25"/>
        </w:rPr>
      </w:pPr>
      <w:r w:rsidRPr="001C27E0">
        <w:rPr>
          <w:sz w:val="25"/>
          <w:szCs w:val="25"/>
        </w:rPr>
        <w:t>- у перших класах – 35 хвилин;</w:t>
      </w:r>
    </w:p>
    <w:p w:rsidR="000601D8" w:rsidRPr="001C27E0" w:rsidRDefault="000601D8" w:rsidP="002865C0">
      <w:pPr>
        <w:shd w:val="clear" w:color="auto" w:fill="FFFFFF"/>
        <w:ind w:firstLine="709"/>
        <w:jc w:val="both"/>
        <w:rPr>
          <w:sz w:val="25"/>
          <w:szCs w:val="25"/>
        </w:rPr>
      </w:pPr>
      <w:r w:rsidRPr="001C27E0">
        <w:rPr>
          <w:sz w:val="25"/>
          <w:szCs w:val="25"/>
        </w:rPr>
        <w:t>- у других-четвертих класах – 40 хвилин;</w:t>
      </w:r>
    </w:p>
    <w:p w:rsidR="000601D8" w:rsidRPr="001C27E0" w:rsidRDefault="000601D8" w:rsidP="002865C0">
      <w:pPr>
        <w:shd w:val="clear" w:color="auto" w:fill="FFFFFF"/>
        <w:ind w:firstLine="709"/>
        <w:jc w:val="both"/>
        <w:rPr>
          <w:sz w:val="25"/>
          <w:szCs w:val="25"/>
        </w:rPr>
      </w:pPr>
      <w:r w:rsidRPr="001C27E0">
        <w:rPr>
          <w:sz w:val="25"/>
          <w:szCs w:val="25"/>
        </w:rPr>
        <w:t>- у п’ятих-одинадцятих – 45 хвилин.</w:t>
      </w:r>
    </w:p>
    <w:p w:rsidR="000601D8" w:rsidRPr="001C27E0" w:rsidRDefault="000601D8" w:rsidP="002865C0">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0601D8" w:rsidRPr="001C27E0" w:rsidRDefault="000601D8" w:rsidP="002865C0">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0601D8" w:rsidRPr="001C27E0" w:rsidRDefault="000601D8" w:rsidP="002865C0">
      <w:pPr>
        <w:shd w:val="clear" w:color="auto" w:fill="FFFFFF"/>
        <w:ind w:firstLine="709"/>
        <w:jc w:val="both"/>
        <w:rPr>
          <w:sz w:val="25"/>
          <w:szCs w:val="25"/>
        </w:rPr>
      </w:pPr>
      <w:r>
        <w:rPr>
          <w:sz w:val="25"/>
          <w:szCs w:val="25"/>
        </w:rPr>
        <w:t>2.</w:t>
      </w:r>
      <w:r w:rsidRPr="001C27E0">
        <w:rPr>
          <w:sz w:val="25"/>
          <w:szCs w:val="25"/>
        </w:rPr>
        <w:t>2</w:t>
      </w:r>
      <w:r>
        <w:rPr>
          <w:sz w:val="25"/>
          <w:szCs w:val="25"/>
        </w:rPr>
        <w:t>0</w:t>
      </w:r>
      <w:r w:rsidRPr="001C27E0">
        <w:rPr>
          <w:sz w:val="25"/>
          <w:szCs w:val="25"/>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0601D8" w:rsidRPr="001C27E0" w:rsidRDefault="000601D8" w:rsidP="002865C0">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0601D8" w:rsidRPr="001C27E0" w:rsidRDefault="000601D8" w:rsidP="002865C0">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0601D8" w:rsidRPr="001C27E0" w:rsidRDefault="000601D8" w:rsidP="002865C0">
      <w:pPr>
        <w:shd w:val="clear" w:color="auto" w:fill="FFFFFF"/>
        <w:ind w:firstLine="709"/>
        <w:jc w:val="both"/>
        <w:rPr>
          <w:sz w:val="25"/>
          <w:szCs w:val="25"/>
        </w:rPr>
      </w:pPr>
      <w:r>
        <w:rPr>
          <w:sz w:val="25"/>
          <w:szCs w:val="25"/>
        </w:rPr>
        <w:t>2.21</w:t>
      </w:r>
      <w:r w:rsidRPr="001C27E0">
        <w:rPr>
          <w:sz w:val="25"/>
          <w:szCs w:val="25"/>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0601D8" w:rsidRPr="001C27E0" w:rsidRDefault="000601D8" w:rsidP="002865C0">
      <w:pPr>
        <w:shd w:val="clear" w:color="auto" w:fill="FFFFFF"/>
        <w:ind w:firstLine="709"/>
        <w:jc w:val="both"/>
        <w:rPr>
          <w:sz w:val="25"/>
          <w:szCs w:val="25"/>
        </w:rPr>
      </w:pPr>
      <w:r w:rsidRPr="001C27E0">
        <w:rPr>
          <w:sz w:val="25"/>
          <w:szCs w:val="25"/>
        </w:rPr>
        <w:t>Домашні завдання учням 1-х класів не задаються.</w:t>
      </w:r>
    </w:p>
    <w:p w:rsidR="000601D8" w:rsidRPr="001C27E0" w:rsidRDefault="000601D8" w:rsidP="002865C0">
      <w:pPr>
        <w:shd w:val="clear" w:color="auto" w:fill="FFFFFF"/>
        <w:ind w:firstLine="709"/>
        <w:jc w:val="both"/>
        <w:rPr>
          <w:sz w:val="25"/>
          <w:szCs w:val="25"/>
        </w:rPr>
      </w:pPr>
      <w:r>
        <w:rPr>
          <w:sz w:val="25"/>
          <w:szCs w:val="25"/>
        </w:rPr>
        <w:t>2.22</w:t>
      </w:r>
      <w:r w:rsidRPr="001C27E0">
        <w:rPr>
          <w:sz w:val="25"/>
          <w:szCs w:val="25"/>
        </w:rPr>
        <w:t xml:space="preserve">.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0601D8" w:rsidRPr="001C27E0" w:rsidRDefault="000601D8" w:rsidP="002865C0">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0601D8" w:rsidRPr="001C27E0" w:rsidRDefault="000601D8" w:rsidP="002865C0">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0601D8" w:rsidRPr="001C27E0" w:rsidRDefault="000601D8" w:rsidP="002865C0">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0601D8" w:rsidRPr="001C27E0" w:rsidRDefault="000601D8" w:rsidP="002865C0">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0601D8" w:rsidRPr="001C27E0" w:rsidRDefault="000601D8" w:rsidP="002865C0">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0601D8" w:rsidRPr="001C27E0" w:rsidRDefault="000601D8" w:rsidP="002865C0">
      <w:pPr>
        <w:shd w:val="clear" w:color="auto" w:fill="FFFFFF"/>
        <w:ind w:firstLine="709"/>
        <w:jc w:val="both"/>
        <w:rPr>
          <w:sz w:val="25"/>
          <w:szCs w:val="25"/>
        </w:rPr>
      </w:pPr>
      <w:r>
        <w:rPr>
          <w:sz w:val="25"/>
          <w:szCs w:val="25"/>
        </w:rPr>
        <w:t>2.23</w:t>
      </w:r>
      <w:r w:rsidRPr="001C27E0">
        <w:rPr>
          <w:sz w:val="25"/>
          <w:szCs w:val="25"/>
        </w:rPr>
        <w:t xml:space="preserve">.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0601D8" w:rsidRPr="001C27E0" w:rsidRDefault="000601D8" w:rsidP="002865C0">
      <w:pPr>
        <w:shd w:val="clear" w:color="auto" w:fill="FFFFFF"/>
        <w:ind w:firstLine="709"/>
        <w:jc w:val="both"/>
        <w:rPr>
          <w:sz w:val="25"/>
          <w:szCs w:val="25"/>
        </w:rPr>
      </w:pPr>
      <w:r>
        <w:rPr>
          <w:sz w:val="25"/>
          <w:szCs w:val="25"/>
        </w:rPr>
        <w:t>2.24</w:t>
      </w:r>
      <w:r w:rsidRPr="001C27E0">
        <w:rPr>
          <w:sz w:val="25"/>
          <w:szCs w:val="25"/>
        </w:rPr>
        <w:t xml:space="preserve">.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0601D8" w:rsidRPr="001C27E0" w:rsidRDefault="000601D8" w:rsidP="002865C0">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0601D8" w:rsidRPr="001C27E0" w:rsidRDefault="000601D8" w:rsidP="002865C0">
      <w:pPr>
        <w:shd w:val="clear" w:color="auto" w:fill="FFFFFF"/>
        <w:ind w:firstLine="709"/>
        <w:jc w:val="both"/>
        <w:rPr>
          <w:sz w:val="25"/>
          <w:szCs w:val="25"/>
        </w:rPr>
      </w:pPr>
      <w:r>
        <w:rPr>
          <w:sz w:val="25"/>
          <w:szCs w:val="25"/>
        </w:rPr>
        <w:t>2.25</w:t>
      </w:r>
      <w:r w:rsidRPr="001C27E0">
        <w:rPr>
          <w:sz w:val="25"/>
          <w:szCs w:val="25"/>
        </w:rPr>
        <w:t xml:space="preserve">.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0601D8" w:rsidRPr="001C27E0" w:rsidRDefault="000601D8" w:rsidP="002865C0">
      <w:pPr>
        <w:shd w:val="clear" w:color="auto" w:fill="FFFFFF"/>
        <w:ind w:firstLine="709"/>
        <w:jc w:val="both"/>
        <w:rPr>
          <w:sz w:val="25"/>
          <w:szCs w:val="25"/>
        </w:rPr>
      </w:pPr>
      <w:r>
        <w:rPr>
          <w:sz w:val="25"/>
          <w:szCs w:val="25"/>
        </w:rPr>
        <w:t>2.26</w:t>
      </w:r>
      <w:r w:rsidRPr="001C27E0">
        <w:rPr>
          <w:sz w:val="25"/>
          <w:szCs w:val="25"/>
        </w:rPr>
        <w:t>.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0601D8" w:rsidRPr="001C27E0" w:rsidRDefault="000601D8" w:rsidP="002865C0">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0601D8" w:rsidRPr="001C27E0" w:rsidRDefault="000601D8" w:rsidP="002865C0">
      <w:pPr>
        <w:shd w:val="clear" w:color="auto" w:fill="FFFFFF"/>
        <w:ind w:firstLine="709"/>
        <w:jc w:val="both"/>
        <w:rPr>
          <w:sz w:val="25"/>
          <w:szCs w:val="25"/>
        </w:rPr>
      </w:pPr>
      <w:r>
        <w:rPr>
          <w:sz w:val="25"/>
          <w:szCs w:val="25"/>
        </w:rPr>
        <w:t>2.27</w:t>
      </w:r>
      <w:r w:rsidRPr="001C27E0">
        <w:rPr>
          <w:sz w:val="25"/>
          <w:szCs w:val="25"/>
        </w:rPr>
        <w:t>.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0601D8" w:rsidRPr="000368CC" w:rsidRDefault="000601D8" w:rsidP="004470A4">
      <w:pPr>
        <w:ind w:firstLine="708"/>
        <w:jc w:val="both"/>
        <w:rPr>
          <w:sz w:val="25"/>
          <w:szCs w:val="25"/>
        </w:rPr>
      </w:pPr>
      <w:r>
        <w:rPr>
          <w:sz w:val="25"/>
          <w:szCs w:val="25"/>
        </w:rPr>
        <w:t>2.28</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0601D8" w:rsidRPr="000368CC" w:rsidRDefault="000601D8" w:rsidP="002865C0">
      <w:pPr>
        <w:ind w:firstLine="709"/>
        <w:jc w:val="both"/>
        <w:rPr>
          <w:sz w:val="25"/>
          <w:szCs w:val="25"/>
        </w:rPr>
      </w:pPr>
    </w:p>
    <w:p w:rsidR="000601D8" w:rsidRPr="000368CC" w:rsidRDefault="000601D8" w:rsidP="002865C0">
      <w:pPr>
        <w:ind w:firstLine="709"/>
        <w:jc w:val="center"/>
        <w:rPr>
          <w:sz w:val="25"/>
          <w:szCs w:val="25"/>
        </w:rPr>
      </w:pPr>
      <w:r w:rsidRPr="000368CC">
        <w:rPr>
          <w:sz w:val="25"/>
          <w:szCs w:val="25"/>
        </w:rPr>
        <w:t>ІІІ. УЧАСНИКИ НАВЧАЛЬНО-ВИХОВНОГО ПРОЦЕСУ</w:t>
      </w:r>
    </w:p>
    <w:p w:rsidR="000601D8" w:rsidRPr="000368CC" w:rsidRDefault="000601D8" w:rsidP="002865C0">
      <w:pPr>
        <w:ind w:firstLine="709"/>
        <w:jc w:val="both"/>
        <w:rPr>
          <w:sz w:val="25"/>
          <w:szCs w:val="25"/>
        </w:rPr>
      </w:pPr>
      <w:r w:rsidRPr="000368CC">
        <w:rPr>
          <w:sz w:val="25"/>
          <w:szCs w:val="25"/>
        </w:rPr>
        <w:t xml:space="preserve">3.1. Учасниками навчально-виховного процесу у </w:t>
      </w:r>
      <w:r>
        <w:rPr>
          <w:sz w:val="25"/>
          <w:szCs w:val="25"/>
        </w:rPr>
        <w:t xml:space="preserve">закладі </w:t>
      </w:r>
      <w:r w:rsidRPr="000368CC">
        <w:rPr>
          <w:sz w:val="25"/>
          <w:szCs w:val="25"/>
        </w:rPr>
        <w:t>є діти дошкільного віку, учні (вихованці), керівники, педагогічні, медичні та інші працівники, психологи, бібліотекарі, інші спеціалісти,  батьки або особи, які їх замінюють.</w:t>
      </w:r>
    </w:p>
    <w:p w:rsidR="000601D8" w:rsidRPr="000368CC" w:rsidRDefault="000601D8" w:rsidP="002865C0">
      <w:pPr>
        <w:ind w:firstLine="709"/>
        <w:jc w:val="both"/>
        <w:rPr>
          <w:sz w:val="25"/>
          <w:szCs w:val="25"/>
        </w:rPr>
      </w:pPr>
      <w:r w:rsidRPr="000368CC">
        <w:rPr>
          <w:sz w:val="25"/>
          <w:szCs w:val="25"/>
        </w:rPr>
        <w:t xml:space="preserve">3.2. </w:t>
      </w:r>
      <w:r w:rsidRPr="00BC2E40">
        <w:rPr>
          <w:sz w:val="25"/>
          <w:szCs w:val="25"/>
        </w:rPr>
        <w:t>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затвердженим постановою Кабінету Міністрів України вів 27 серпня 2010 року № 778, даним Статутом, Правилами внутрішнього трудового розпорядку.</w:t>
      </w:r>
    </w:p>
    <w:p w:rsidR="000601D8" w:rsidRPr="000368CC" w:rsidRDefault="000601D8" w:rsidP="002865C0">
      <w:pPr>
        <w:ind w:firstLine="709"/>
        <w:jc w:val="both"/>
        <w:rPr>
          <w:sz w:val="25"/>
          <w:szCs w:val="25"/>
        </w:rPr>
      </w:pPr>
      <w:r w:rsidRPr="000368CC">
        <w:rPr>
          <w:sz w:val="25"/>
          <w:szCs w:val="25"/>
        </w:rPr>
        <w:t>3.3. Діти дошкільного віку, учні</w:t>
      </w:r>
      <w:r w:rsidRPr="000368CC">
        <w:rPr>
          <w:sz w:val="25"/>
          <w:szCs w:val="25"/>
        </w:rPr>
        <w:tab/>
        <w:t xml:space="preserve">(вихованці) </w:t>
      </w:r>
      <w:r>
        <w:rPr>
          <w:sz w:val="25"/>
          <w:szCs w:val="25"/>
        </w:rPr>
        <w:t>закладу</w:t>
      </w:r>
      <w:r w:rsidRPr="000368CC">
        <w:rPr>
          <w:sz w:val="25"/>
          <w:szCs w:val="25"/>
        </w:rPr>
        <w:t xml:space="preserve"> мають право:</w:t>
      </w:r>
    </w:p>
    <w:p w:rsidR="000601D8" w:rsidRPr="000368CC" w:rsidRDefault="000601D8" w:rsidP="002865C0">
      <w:pPr>
        <w:ind w:firstLine="709"/>
        <w:jc w:val="both"/>
        <w:rPr>
          <w:sz w:val="25"/>
          <w:szCs w:val="25"/>
        </w:rPr>
      </w:pPr>
      <w:r w:rsidRPr="000368CC">
        <w:rPr>
          <w:sz w:val="25"/>
          <w:szCs w:val="25"/>
        </w:rPr>
        <w:t>- на доступність і безоплатність дошкільної, повної загальної середньої освіти;</w:t>
      </w:r>
    </w:p>
    <w:p w:rsidR="000601D8" w:rsidRPr="000368CC" w:rsidRDefault="000601D8" w:rsidP="002865C0">
      <w:pPr>
        <w:ind w:firstLine="709"/>
        <w:jc w:val="both"/>
        <w:rPr>
          <w:sz w:val="25"/>
          <w:szCs w:val="25"/>
        </w:rPr>
      </w:pPr>
      <w:r w:rsidRPr="000368CC">
        <w:rPr>
          <w:sz w:val="25"/>
          <w:szCs w:val="25"/>
        </w:rPr>
        <w:t xml:space="preserve">- на безпечні і нешкідливі для здоров'я умови утримання, розвитку, виховання,  навчання і праці; </w:t>
      </w:r>
    </w:p>
    <w:p w:rsidR="000601D8" w:rsidRPr="000368CC" w:rsidRDefault="000601D8" w:rsidP="002865C0">
      <w:pPr>
        <w:ind w:firstLine="709"/>
        <w:jc w:val="both"/>
        <w:rPr>
          <w:sz w:val="25"/>
          <w:szCs w:val="25"/>
        </w:rPr>
      </w:pPr>
      <w:r w:rsidRPr="000368CC">
        <w:rPr>
          <w:sz w:val="25"/>
          <w:szCs w:val="25"/>
        </w:rPr>
        <w:t>- на захист від будь-якої інформації, пропаганди та агітації, що завдає шкоди їх здоров'ю, моральному та духовному розвитку;</w:t>
      </w:r>
    </w:p>
    <w:p w:rsidR="000601D8" w:rsidRPr="000368CC" w:rsidRDefault="000601D8" w:rsidP="002865C0">
      <w:pPr>
        <w:ind w:firstLine="709"/>
        <w:jc w:val="both"/>
        <w:rPr>
          <w:sz w:val="25"/>
          <w:szCs w:val="25"/>
        </w:rPr>
      </w:pPr>
      <w:r w:rsidRPr="000368CC">
        <w:rPr>
          <w:sz w:val="25"/>
          <w:szCs w:val="25"/>
        </w:rPr>
        <w:t xml:space="preserve">- на користування матеріально-технічною, культурно-спортивною базою </w:t>
      </w:r>
      <w:r>
        <w:rPr>
          <w:sz w:val="25"/>
          <w:szCs w:val="25"/>
        </w:rPr>
        <w:t>закладу</w:t>
      </w:r>
      <w:r w:rsidRPr="000368CC">
        <w:rPr>
          <w:sz w:val="25"/>
          <w:szCs w:val="25"/>
        </w:rPr>
        <w:t>;</w:t>
      </w:r>
    </w:p>
    <w:p w:rsidR="000601D8" w:rsidRPr="000368CC" w:rsidRDefault="000601D8" w:rsidP="002865C0">
      <w:pPr>
        <w:ind w:firstLine="709"/>
        <w:jc w:val="both"/>
        <w:rPr>
          <w:sz w:val="25"/>
          <w:szCs w:val="25"/>
        </w:rPr>
      </w:pPr>
      <w:r w:rsidRPr="000368CC">
        <w:rPr>
          <w:sz w:val="25"/>
          <w:szCs w:val="25"/>
        </w:rPr>
        <w:t>- на вибір форм навчання, предметів варіативної частини навчального плану, факультативів, спецкурсів, позакласних занять;</w:t>
      </w:r>
    </w:p>
    <w:p w:rsidR="000601D8" w:rsidRPr="000368CC" w:rsidRDefault="000601D8" w:rsidP="002865C0">
      <w:pPr>
        <w:ind w:firstLine="709"/>
        <w:jc w:val="both"/>
        <w:rPr>
          <w:sz w:val="25"/>
          <w:szCs w:val="25"/>
        </w:rPr>
      </w:pPr>
      <w:r w:rsidRPr="000368CC">
        <w:rPr>
          <w:sz w:val="25"/>
          <w:szCs w:val="25"/>
        </w:rPr>
        <w:t>- на переатестацію з навчальних предметів;</w:t>
      </w:r>
    </w:p>
    <w:p w:rsidR="000601D8" w:rsidRPr="000368CC" w:rsidRDefault="000601D8" w:rsidP="002865C0">
      <w:pPr>
        <w:ind w:firstLine="709"/>
        <w:jc w:val="both"/>
        <w:rPr>
          <w:sz w:val="25"/>
          <w:szCs w:val="25"/>
        </w:rPr>
      </w:pPr>
      <w:r w:rsidRPr="000368CC">
        <w:rPr>
          <w:sz w:val="25"/>
          <w:szCs w:val="25"/>
        </w:rPr>
        <w:t>- брати участь у різних видах навчальної, науково-практичної діяльності, конференціях, олімпіадах, виставках, конкурсах, тощо;</w:t>
      </w:r>
    </w:p>
    <w:p w:rsidR="000601D8" w:rsidRPr="000368CC" w:rsidRDefault="000601D8" w:rsidP="002865C0">
      <w:pPr>
        <w:ind w:firstLine="709"/>
        <w:jc w:val="both"/>
        <w:rPr>
          <w:sz w:val="25"/>
          <w:szCs w:val="25"/>
        </w:rPr>
      </w:pPr>
      <w:r w:rsidRPr="000368CC">
        <w:rPr>
          <w:sz w:val="25"/>
          <w:szCs w:val="25"/>
        </w:rPr>
        <w:t xml:space="preserve">- на участь в органах громадського самоврядування </w:t>
      </w:r>
      <w:r>
        <w:rPr>
          <w:sz w:val="25"/>
          <w:szCs w:val="25"/>
        </w:rPr>
        <w:t>закладу</w:t>
      </w:r>
      <w:r w:rsidRPr="000368CC">
        <w:rPr>
          <w:sz w:val="25"/>
          <w:szCs w:val="25"/>
        </w:rPr>
        <w:t>, вносити власні пропозиції щодо організації навчально-виховного процесу,  вільно виражати погляди і переконання;</w:t>
      </w:r>
    </w:p>
    <w:p w:rsidR="000601D8" w:rsidRPr="000368CC" w:rsidRDefault="000601D8" w:rsidP="002865C0">
      <w:pPr>
        <w:ind w:firstLine="709"/>
        <w:jc w:val="both"/>
        <w:rPr>
          <w:sz w:val="25"/>
          <w:szCs w:val="25"/>
        </w:rPr>
      </w:pPr>
      <w:r w:rsidRPr="000368CC">
        <w:rPr>
          <w:sz w:val="25"/>
          <w:szCs w:val="25"/>
        </w:rPr>
        <w:t>- брати участь у добровільних самодіяльних об'єднаннях, творчих студіях, клубах, гуртках, групах за інтересами тощо;</w:t>
      </w:r>
    </w:p>
    <w:p w:rsidR="000601D8" w:rsidRPr="000368CC" w:rsidRDefault="000601D8" w:rsidP="002865C0">
      <w:pPr>
        <w:ind w:firstLine="709"/>
        <w:jc w:val="both"/>
        <w:rPr>
          <w:sz w:val="25"/>
          <w:szCs w:val="25"/>
        </w:rPr>
      </w:pPr>
      <w:r w:rsidRPr="000368CC">
        <w:rPr>
          <w:sz w:val="25"/>
          <w:szCs w:val="25"/>
        </w:rPr>
        <w:t>- на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0601D8" w:rsidRPr="000368CC" w:rsidRDefault="000601D8" w:rsidP="002865C0">
      <w:pPr>
        <w:ind w:firstLine="709"/>
        <w:jc w:val="both"/>
        <w:rPr>
          <w:sz w:val="25"/>
          <w:szCs w:val="25"/>
        </w:rPr>
      </w:pPr>
      <w:r w:rsidRPr="000368CC">
        <w:rPr>
          <w:sz w:val="25"/>
          <w:szCs w:val="25"/>
        </w:rPr>
        <w:t xml:space="preserve">- на отримання гарячого харчування; </w:t>
      </w:r>
    </w:p>
    <w:p w:rsidR="000601D8" w:rsidRPr="000368CC" w:rsidRDefault="000601D8" w:rsidP="002865C0">
      <w:pPr>
        <w:ind w:firstLine="709"/>
        <w:jc w:val="both"/>
        <w:rPr>
          <w:sz w:val="25"/>
          <w:szCs w:val="25"/>
        </w:rPr>
      </w:pPr>
      <w:r w:rsidRPr="000368CC">
        <w:rPr>
          <w:sz w:val="25"/>
          <w:szCs w:val="25"/>
        </w:rPr>
        <w:t xml:space="preserve">3.4. Учні (вихованці) </w:t>
      </w:r>
      <w:r>
        <w:rPr>
          <w:sz w:val="25"/>
          <w:szCs w:val="25"/>
        </w:rPr>
        <w:t>закладу</w:t>
      </w:r>
      <w:r w:rsidRPr="000368CC">
        <w:rPr>
          <w:sz w:val="25"/>
          <w:szCs w:val="25"/>
        </w:rPr>
        <w:t xml:space="preserve"> зобов'язані:</w:t>
      </w:r>
    </w:p>
    <w:p w:rsidR="000601D8" w:rsidRPr="000368CC" w:rsidRDefault="000601D8" w:rsidP="002865C0">
      <w:pPr>
        <w:ind w:firstLine="709"/>
        <w:jc w:val="both"/>
        <w:rPr>
          <w:sz w:val="25"/>
          <w:szCs w:val="25"/>
        </w:rPr>
      </w:pPr>
      <w:r w:rsidRPr="000368CC">
        <w:rPr>
          <w:sz w:val="25"/>
          <w:szCs w:val="25"/>
        </w:rPr>
        <w:t xml:space="preserve">- систематично оволодівати знаннями, вміннями, практичними навичками  в обсязі не меншому, ніж визначено Базовим компонентом дошкільної освіти, Державним стандартом загальної середньої освіти; </w:t>
      </w:r>
    </w:p>
    <w:p w:rsidR="000601D8" w:rsidRPr="000368CC" w:rsidRDefault="000601D8" w:rsidP="002865C0">
      <w:pPr>
        <w:ind w:firstLine="709"/>
        <w:jc w:val="both"/>
        <w:rPr>
          <w:sz w:val="25"/>
          <w:szCs w:val="25"/>
        </w:rPr>
      </w:pPr>
      <w:r w:rsidRPr="000368CC">
        <w:rPr>
          <w:sz w:val="25"/>
          <w:szCs w:val="25"/>
        </w:rPr>
        <w:t>- підвищувати загальний культурний рівень;</w:t>
      </w:r>
    </w:p>
    <w:p w:rsidR="000601D8" w:rsidRPr="000368CC" w:rsidRDefault="000601D8" w:rsidP="002865C0">
      <w:pPr>
        <w:ind w:firstLine="709"/>
        <w:jc w:val="both"/>
        <w:rPr>
          <w:sz w:val="25"/>
          <w:szCs w:val="25"/>
        </w:rPr>
      </w:pPr>
      <w:r w:rsidRPr="000368CC">
        <w:rPr>
          <w:sz w:val="25"/>
          <w:szCs w:val="25"/>
        </w:rPr>
        <w:t>- дотримуватися моральних, етичних норм;</w:t>
      </w:r>
    </w:p>
    <w:p w:rsidR="000601D8" w:rsidRPr="000368CC" w:rsidRDefault="000601D8" w:rsidP="002865C0">
      <w:pPr>
        <w:ind w:firstLine="709"/>
        <w:jc w:val="both"/>
        <w:rPr>
          <w:sz w:val="25"/>
          <w:szCs w:val="25"/>
        </w:rPr>
      </w:pPr>
      <w:r w:rsidRPr="000368CC">
        <w:rPr>
          <w:sz w:val="25"/>
          <w:szCs w:val="25"/>
        </w:rPr>
        <w:t>- брати посильну участь у різних видах трудової діяльності, що не заборонені чинним законодавством;</w:t>
      </w:r>
    </w:p>
    <w:p w:rsidR="000601D8" w:rsidRPr="000368CC" w:rsidRDefault="000601D8" w:rsidP="002865C0">
      <w:pPr>
        <w:ind w:firstLine="709"/>
        <w:jc w:val="both"/>
        <w:rPr>
          <w:sz w:val="25"/>
          <w:szCs w:val="25"/>
        </w:rPr>
      </w:pPr>
      <w:r w:rsidRPr="000368CC">
        <w:rPr>
          <w:sz w:val="25"/>
          <w:szCs w:val="25"/>
        </w:rPr>
        <w:t>- дбайливо ставитись до державного, комунального, громадського і особистого майна;</w:t>
      </w:r>
    </w:p>
    <w:p w:rsidR="000601D8" w:rsidRPr="000368CC" w:rsidRDefault="000601D8" w:rsidP="002865C0">
      <w:pPr>
        <w:ind w:firstLine="709"/>
        <w:jc w:val="both"/>
        <w:rPr>
          <w:sz w:val="25"/>
          <w:szCs w:val="25"/>
        </w:rPr>
      </w:pPr>
      <w:r>
        <w:rPr>
          <w:sz w:val="25"/>
          <w:szCs w:val="25"/>
        </w:rPr>
        <w:t>-</w:t>
      </w:r>
      <w:r w:rsidRPr="000368CC">
        <w:rPr>
          <w:sz w:val="25"/>
          <w:szCs w:val="25"/>
        </w:rPr>
        <w:t xml:space="preserve"> дбати про власну гігієну та охайний зовнішній вигляд, дотримуватись   встановленої для учнів </w:t>
      </w:r>
      <w:r>
        <w:rPr>
          <w:sz w:val="25"/>
          <w:szCs w:val="25"/>
        </w:rPr>
        <w:t>закладу</w:t>
      </w:r>
      <w:r w:rsidRPr="000368CC">
        <w:rPr>
          <w:sz w:val="25"/>
          <w:szCs w:val="25"/>
        </w:rPr>
        <w:t xml:space="preserve"> форми;</w:t>
      </w:r>
    </w:p>
    <w:p w:rsidR="000601D8" w:rsidRPr="000368CC" w:rsidRDefault="000601D8" w:rsidP="002865C0">
      <w:pPr>
        <w:ind w:firstLine="709"/>
        <w:jc w:val="both"/>
        <w:rPr>
          <w:sz w:val="25"/>
          <w:szCs w:val="25"/>
        </w:rPr>
      </w:pPr>
      <w:r w:rsidRPr="000368CC">
        <w:rPr>
          <w:sz w:val="25"/>
          <w:szCs w:val="25"/>
        </w:rPr>
        <w:t xml:space="preserve">- дотримуватися вимог Правил внутрішнього трудового розпорядку </w:t>
      </w:r>
      <w:r>
        <w:rPr>
          <w:sz w:val="25"/>
          <w:szCs w:val="25"/>
        </w:rPr>
        <w:t>закладу</w:t>
      </w:r>
      <w:r w:rsidRPr="000368CC">
        <w:rPr>
          <w:sz w:val="25"/>
          <w:szCs w:val="25"/>
        </w:rPr>
        <w:t>.</w:t>
      </w:r>
    </w:p>
    <w:p w:rsidR="000601D8" w:rsidRPr="00791DC5" w:rsidRDefault="000601D8" w:rsidP="002865C0">
      <w:pPr>
        <w:ind w:firstLine="709"/>
        <w:jc w:val="both"/>
        <w:rPr>
          <w:sz w:val="25"/>
          <w:szCs w:val="25"/>
        </w:rPr>
      </w:pPr>
      <w:r>
        <w:rPr>
          <w:sz w:val="25"/>
          <w:szCs w:val="25"/>
        </w:rPr>
        <w:t>3.5</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0601D8" w:rsidRPr="00791DC5" w:rsidRDefault="000601D8" w:rsidP="002865C0">
      <w:pPr>
        <w:ind w:firstLine="709"/>
        <w:jc w:val="both"/>
        <w:rPr>
          <w:sz w:val="25"/>
          <w:szCs w:val="25"/>
        </w:rPr>
      </w:pPr>
      <w:r>
        <w:rPr>
          <w:sz w:val="25"/>
          <w:szCs w:val="25"/>
        </w:rPr>
        <w:t>3.6</w:t>
      </w:r>
      <w:r w:rsidRPr="00791DC5">
        <w:rPr>
          <w:sz w:val="25"/>
          <w:szCs w:val="25"/>
        </w:rPr>
        <w:t>.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0601D8" w:rsidRPr="00791DC5" w:rsidRDefault="000601D8" w:rsidP="002865C0">
      <w:pPr>
        <w:ind w:firstLine="709"/>
        <w:jc w:val="both"/>
        <w:rPr>
          <w:sz w:val="25"/>
          <w:szCs w:val="25"/>
        </w:rPr>
      </w:pPr>
      <w:r>
        <w:rPr>
          <w:sz w:val="25"/>
          <w:szCs w:val="25"/>
        </w:rPr>
        <w:t>3.7</w:t>
      </w:r>
      <w:r w:rsidRPr="00791DC5">
        <w:rPr>
          <w:sz w:val="25"/>
          <w:szCs w:val="25"/>
        </w:rPr>
        <w:t>.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0601D8" w:rsidRPr="00791DC5" w:rsidRDefault="000601D8" w:rsidP="002865C0">
      <w:pPr>
        <w:ind w:firstLine="709"/>
        <w:jc w:val="both"/>
        <w:rPr>
          <w:sz w:val="25"/>
          <w:szCs w:val="25"/>
        </w:rPr>
      </w:pPr>
      <w:r>
        <w:rPr>
          <w:sz w:val="25"/>
          <w:szCs w:val="25"/>
        </w:rPr>
        <w:t>3.8</w:t>
      </w:r>
      <w:r w:rsidRPr="00791DC5">
        <w:rPr>
          <w:sz w:val="25"/>
          <w:szCs w:val="25"/>
        </w:rPr>
        <w:t>.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0601D8" w:rsidRPr="00791DC5" w:rsidRDefault="000601D8" w:rsidP="002865C0">
      <w:pPr>
        <w:ind w:firstLine="709"/>
        <w:jc w:val="both"/>
        <w:rPr>
          <w:sz w:val="25"/>
          <w:szCs w:val="25"/>
        </w:rPr>
      </w:pPr>
      <w:r>
        <w:rPr>
          <w:sz w:val="25"/>
          <w:szCs w:val="25"/>
        </w:rPr>
        <w:t>3.9</w:t>
      </w:r>
      <w:r w:rsidRPr="00791DC5">
        <w:rPr>
          <w:sz w:val="25"/>
          <w:szCs w:val="25"/>
        </w:rPr>
        <w:t>.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0601D8" w:rsidRPr="00791DC5" w:rsidRDefault="000601D8" w:rsidP="002865C0">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0601D8" w:rsidRPr="00791DC5" w:rsidRDefault="000601D8" w:rsidP="002865C0">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0601D8" w:rsidRPr="00791DC5" w:rsidRDefault="000601D8" w:rsidP="002865C0">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0601D8" w:rsidRPr="00791DC5" w:rsidRDefault="000601D8" w:rsidP="002865C0">
      <w:pPr>
        <w:ind w:firstLine="709"/>
        <w:jc w:val="both"/>
        <w:rPr>
          <w:sz w:val="25"/>
          <w:szCs w:val="25"/>
        </w:rPr>
      </w:pPr>
      <w:r>
        <w:rPr>
          <w:sz w:val="25"/>
          <w:szCs w:val="25"/>
        </w:rPr>
        <w:t>3.10</w:t>
      </w:r>
      <w:r w:rsidRPr="00791DC5">
        <w:rPr>
          <w:sz w:val="25"/>
          <w:szCs w:val="25"/>
        </w:rPr>
        <w:t xml:space="preserve">.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0601D8" w:rsidRPr="00791DC5" w:rsidRDefault="000601D8" w:rsidP="002865C0">
      <w:pPr>
        <w:ind w:firstLine="709"/>
        <w:jc w:val="both"/>
        <w:rPr>
          <w:sz w:val="25"/>
          <w:szCs w:val="25"/>
        </w:rPr>
      </w:pPr>
      <w:r>
        <w:rPr>
          <w:sz w:val="25"/>
          <w:szCs w:val="25"/>
        </w:rPr>
        <w:t>3.11</w:t>
      </w:r>
      <w:r w:rsidRPr="00791DC5">
        <w:rPr>
          <w:sz w:val="25"/>
          <w:szCs w:val="25"/>
        </w:rPr>
        <w:t>. Не допускається відволікання педагогічних працівників від виконання професійних обов'язків крім випадків, передбачених законодавством.</w:t>
      </w:r>
    </w:p>
    <w:p w:rsidR="000601D8" w:rsidRPr="00791DC5" w:rsidRDefault="000601D8" w:rsidP="002865C0">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0601D8" w:rsidRPr="00791DC5" w:rsidRDefault="000601D8" w:rsidP="002865C0">
      <w:pPr>
        <w:ind w:firstLine="709"/>
        <w:jc w:val="both"/>
        <w:rPr>
          <w:sz w:val="25"/>
          <w:szCs w:val="25"/>
        </w:rPr>
      </w:pPr>
      <w:r>
        <w:rPr>
          <w:sz w:val="25"/>
          <w:szCs w:val="25"/>
        </w:rPr>
        <w:t>3.12</w:t>
      </w:r>
      <w:r w:rsidRPr="00791DC5">
        <w:rPr>
          <w:sz w:val="25"/>
          <w:szCs w:val="25"/>
        </w:rPr>
        <w:t xml:space="preserve">.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0601D8" w:rsidRPr="00791DC5" w:rsidRDefault="000601D8" w:rsidP="002865C0">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0601D8" w:rsidRPr="00791DC5" w:rsidRDefault="000601D8" w:rsidP="002865C0">
      <w:pPr>
        <w:ind w:firstLine="709"/>
        <w:jc w:val="both"/>
        <w:rPr>
          <w:sz w:val="25"/>
          <w:szCs w:val="25"/>
        </w:rPr>
      </w:pPr>
      <w:r>
        <w:rPr>
          <w:sz w:val="25"/>
          <w:szCs w:val="25"/>
        </w:rPr>
        <w:t>3.13</w:t>
      </w:r>
      <w:r w:rsidRPr="00791DC5">
        <w:rPr>
          <w:sz w:val="25"/>
          <w:szCs w:val="25"/>
        </w:rPr>
        <w:t>. Педагогічні працівники закладу мають право:</w:t>
      </w:r>
    </w:p>
    <w:p w:rsidR="000601D8" w:rsidRPr="00791DC5" w:rsidRDefault="000601D8" w:rsidP="002865C0">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0601D8" w:rsidRPr="00791DC5" w:rsidRDefault="000601D8" w:rsidP="002865C0">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0601D8" w:rsidRPr="00791DC5" w:rsidRDefault="000601D8" w:rsidP="002865C0">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0601D8" w:rsidRPr="00791DC5" w:rsidRDefault="000601D8" w:rsidP="002865C0">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0601D8" w:rsidRPr="00791DC5" w:rsidRDefault="000601D8" w:rsidP="002865C0">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0601D8" w:rsidRPr="00791DC5" w:rsidRDefault="000601D8" w:rsidP="002865C0">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0601D8" w:rsidRPr="00791DC5" w:rsidRDefault="000601D8" w:rsidP="002865C0">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0601D8" w:rsidRPr="00791DC5" w:rsidRDefault="000601D8" w:rsidP="002865C0">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0601D8" w:rsidRPr="00791DC5" w:rsidRDefault="000601D8" w:rsidP="002865C0">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0601D8" w:rsidRPr="00791DC5" w:rsidRDefault="000601D8" w:rsidP="002865C0">
      <w:pPr>
        <w:ind w:firstLine="709"/>
        <w:jc w:val="both"/>
        <w:rPr>
          <w:sz w:val="25"/>
          <w:szCs w:val="25"/>
        </w:rPr>
      </w:pPr>
      <w:r>
        <w:rPr>
          <w:sz w:val="25"/>
          <w:szCs w:val="25"/>
        </w:rPr>
        <w:t>3.14</w:t>
      </w:r>
      <w:r w:rsidRPr="00791DC5">
        <w:rPr>
          <w:sz w:val="25"/>
          <w:szCs w:val="25"/>
        </w:rPr>
        <w:t>. Педагогічні працівники закладу зобов'язані:</w:t>
      </w:r>
    </w:p>
    <w:p w:rsidR="000601D8" w:rsidRPr="00791DC5" w:rsidRDefault="000601D8" w:rsidP="002865C0">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0601D8" w:rsidRPr="00791DC5" w:rsidRDefault="000601D8" w:rsidP="002865C0">
      <w:pPr>
        <w:ind w:firstLine="709"/>
        <w:jc w:val="both"/>
        <w:rPr>
          <w:sz w:val="25"/>
          <w:szCs w:val="25"/>
        </w:rPr>
      </w:pPr>
      <w:r w:rsidRPr="00791DC5">
        <w:rPr>
          <w:sz w:val="25"/>
          <w:szCs w:val="25"/>
        </w:rPr>
        <w:t>- контролювати рівень навчальних досягнень учнів;</w:t>
      </w:r>
    </w:p>
    <w:p w:rsidR="000601D8" w:rsidRPr="00791DC5" w:rsidRDefault="000601D8" w:rsidP="002865C0">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0601D8" w:rsidRPr="00791DC5" w:rsidRDefault="000601D8" w:rsidP="002865C0">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0601D8" w:rsidRPr="00791DC5" w:rsidRDefault="000601D8" w:rsidP="002865C0">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0601D8" w:rsidRPr="00791DC5" w:rsidRDefault="000601D8" w:rsidP="002865C0">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0601D8" w:rsidRPr="00791DC5" w:rsidRDefault="000601D8" w:rsidP="002865C0">
      <w:pPr>
        <w:ind w:firstLine="709"/>
        <w:jc w:val="both"/>
        <w:rPr>
          <w:sz w:val="25"/>
          <w:szCs w:val="25"/>
        </w:rPr>
      </w:pPr>
      <w:r w:rsidRPr="00791DC5">
        <w:rPr>
          <w:sz w:val="25"/>
          <w:szCs w:val="25"/>
        </w:rPr>
        <w:t>- брати участь у роботі педагогічної ради;</w:t>
      </w:r>
    </w:p>
    <w:p w:rsidR="000601D8" w:rsidRPr="00791DC5" w:rsidRDefault="000601D8" w:rsidP="002865C0">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0601D8" w:rsidRPr="00791DC5" w:rsidRDefault="000601D8" w:rsidP="002865C0">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0601D8" w:rsidRPr="00791DC5" w:rsidRDefault="000601D8" w:rsidP="002865C0">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0601D8" w:rsidRPr="00791DC5" w:rsidRDefault="000601D8" w:rsidP="002865C0">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0601D8" w:rsidRDefault="000601D8" w:rsidP="002865C0">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0601D8" w:rsidRPr="00791DC5" w:rsidRDefault="000601D8" w:rsidP="002865C0">
      <w:pPr>
        <w:ind w:firstLine="709"/>
        <w:jc w:val="both"/>
        <w:rPr>
          <w:sz w:val="25"/>
          <w:szCs w:val="25"/>
        </w:rPr>
      </w:pPr>
      <w:r>
        <w:rPr>
          <w:sz w:val="25"/>
          <w:szCs w:val="25"/>
        </w:rPr>
        <w:t>3.15</w:t>
      </w:r>
      <w:r w:rsidRPr="00791DC5">
        <w:rPr>
          <w:sz w:val="25"/>
          <w:szCs w:val="25"/>
        </w:rPr>
        <w:t>.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0601D8" w:rsidRPr="00791DC5" w:rsidRDefault="000601D8" w:rsidP="002865C0">
      <w:pPr>
        <w:ind w:firstLine="709"/>
        <w:jc w:val="both"/>
        <w:rPr>
          <w:sz w:val="25"/>
          <w:szCs w:val="25"/>
        </w:rPr>
      </w:pPr>
      <w:r>
        <w:rPr>
          <w:sz w:val="25"/>
          <w:szCs w:val="25"/>
        </w:rPr>
        <w:t>3.16</w:t>
      </w:r>
      <w:r w:rsidRPr="00791DC5">
        <w:rPr>
          <w:sz w:val="25"/>
          <w:szCs w:val="25"/>
        </w:rPr>
        <w:t xml:space="preserve">.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0601D8" w:rsidRPr="00791DC5" w:rsidRDefault="000601D8" w:rsidP="002865C0">
      <w:pPr>
        <w:ind w:firstLine="709"/>
        <w:jc w:val="both"/>
        <w:rPr>
          <w:sz w:val="25"/>
          <w:szCs w:val="25"/>
        </w:rPr>
      </w:pPr>
      <w:r>
        <w:rPr>
          <w:sz w:val="25"/>
          <w:szCs w:val="25"/>
        </w:rPr>
        <w:t>3.17</w:t>
      </w:r>
      <w:r w:rsidRPr="00791DC5">
        <w:rPr>
          <w:sz w:val="25"/>
          <w:szCs w:val="25"/>
        </w:rPr>
        <w:t>.  Батьки учнів та особи, які їх замінюють, мають право:</w:t>
      </w:r>
    </w:p>
    <w:p w:rsidR="000601D8" w:rsidRPr="00791DC5" w:rsidRDefault="000601D8" w:rsidP="002865C0">
      <w:pPr>
        <w:ind w:firstLine="709"/>
        <w:jc w:val="both"/>
        <w:rPr>
          <w:sz w:val="25"/>
          <w:szCs w:val="25"/>
        </w:rPr>
      </w:pPr>
      <w:r w:rsidRPr="00791DC5">
        <w:rPr>
          <w:sz w:val="25"/>
          <w:szCs w:val="25"/>
        </w:rPr>
        <w:t>- обирати навчальний заклад та форми навчання і виховання дітей;</w:t>
      </w:r>
    </w:p>
    <w:p w:rsidR="000601D8" w:rsidRPr="00791DC5" w:rsidRDefault="000601D8" w:rsidP="002865C0">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0601D8" w:rsidRPr="00791DC5" w:rsidRDefault="000601D8" w:rsidP="002865C0">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0601D8" w:rsidRPr="00791DC5" w:rsidRDefault="000601D8" w:rsidP="002865C0">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0601D8" w:rsidRPr="00791DC5" w:rsidRDefault="000601D8" w:rsidP="002865C0">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0601D8" w:rsidRPr="00791DC5" w:rsidRDefault="000601D8" w:rsidP="002865C0">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0601D8" w:rsidRPr="00791DC5" w:rsidRDefault="000601D8" w:rsidP="002865C0">
      <w:pPr>
        <w:ind w:firstLine="709"/>
        <w:jc w:val="both"/>
        <w:rPr>
          <w:sz w:val="25"/>
          <w:szCs w:val="25"/>
        </w:rPr>
      </w:pPr>
      <w:r>
        <w:rPr>
          <w:sz w:val="25"/>
          <w:szCs w:val="25"/>
        </w:rPr>
        <w:t>3.18</w:t>
      </w:r>
      <w:r w:rsidRPr="00791DC5">
        <w:rPr>
          <w:sz w:val="25"/>
          <w:szCs w:val="25"/>
        </w:rPr>
        <w:t>.  Батьки та особи, які їх замінюють, є відповідальними за здобуття дітьми повної загальної середньої освіти, їх виховання і зобов'язані:</w:t>
      </w:r>
    </w:p>
    <w:p w:rsidR="000601D8" w:rsidRPr="00791DC5" w:rsidRDefault="000601D8" w:rsidP="002865C0">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0601D8" w:rsidRPr="00791DC5" w:rsidRDefault="000601D8" w:rsidP="002865C0">
      <w:pPr>
        <w:ind w:firstLine="709"/>
        <w:jc w:val="both"/>
        <w:rPr>
          <w:sz w:val="25"/>
          <w:szCs w:val="25"/>
        </w:rPr>
      </w:pPr>
      <w:r w:rsidRPr="00791DC5">
        <w:rPr>
          <w:sz w:val="25"/>
          <w:szCs w:val="25"/>
        </w:rPr>
        <w:t>- забезпечувати дотримання дитиною вимог Статуту закладу;</w:t>
      </w:r>
    </w:p>
    <w:p w:rsidR="000601D8" w:rsidRPr="00791DC5" w:rsidRDefault="000601D8" w:rsidP="002865C0">
      <w:pPr>
        <w:ind w:firstLine="709"/>
        <w:jc w:val="both"/>
        <w:rPr>
          <w:sz w:val="25"/>
          <w:szCs w:val="25"/>
        </w:rPr>
      </w:pPr>
      <w:r w:rsidRPr="00791DC5">
        <w:rPr>
          <w:sz w:val="25"/>
          <w:szCs w:val="25"/>
        </w:rPr>
        <w:t>- поважати честь і гідність дитини та працівників закладу;</w:t>
      </w:r>
    </w:p>
    <w:p w:rsidR="000601D8" w:rsidRPr="00791DC5" w:rsidRDefault="000601D8" w:rsidP="002865C0">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0601D8" w:rsidRPr="00791DC5" w:rsidRDefault="000601D8" w:rsidP="002865C0">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0601D8" w:rsidRPr="00791DC5" w:rsidRDefault="000601D8" w:rsidP="002865C0">
      <w:pPr>
        <w:ind w:firstLine="709"/>
        <w:jc w:val="both"/>
        <w:rPr>
          <w:sz w:val="25"/>
          <w:szCs w:val="25"/>
        </w:rPr>
      </w:pPr>
      <w:r w:rsidRPr="00791DC5">
        <w:rPr>
          <w:sz w:val="25"/>
          <w:szCs w:val="25"/>
        </w:rPr>
        <w:t>- виховувати у дітей повагу до законів, прав, основних свобод людини.</w:t>
      </w:r>
    </w:p>
    <w:p w:rsidR="000601D8" w:rsidRDefault="000601D8" w:rsidP="002865C0">
      <w:pPr>
        <w:ind w:firstLine="709"/>
        <w:jc w:val="both"/>
        <w:rPr>
          <w:sz w:val="25"/>
          <w:szCs w:val="25"/>
        </w:rPr>
      </w:pPr>
      <w:r>
        <w:rPr>
          <w:sz w:val="25"/>
          <w:szCs w:val="25"/>
        </w:rPr>
        <w:t>3.19</w:t>
      </w:r>
      <w:r w:rsidRPr="00791DC5">
        <w:rPr>
          <w:sz w:val="25"/>
          <w:szCs w:val="25"/>
        </w:rPr>
        <w:t>.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0601D8" w:rsidRDefault="000601D8" w:rsidP="002865C0">
      <w:pPr>
        <w:ind w:firstLine="709"/>
        <w:jc w:val="both"/>
        <w:rPr>
          <w:sz w:val="25"/>
          <w:szCs w:val="25"/>
        </w:rPr>
      </w:pPr>
    </w:p>
    <w:p w:rsidR="000601D8" w:rsidRPr="000368CC" w:rsidRDefault="000601D8" w:rsidP="002865C0">
      <w:pPr>
        <w:ind w:firstLine="709"/>
        <w:jc w:val="both"/>
        <w:rPr>
          <w:sz w:val="25"/>
          <w:szCs w:val="25"/>
        </w:rPr>
      </w:pPr>
      <w:bookmarkStart w:id="0" w:name="_GoBack"/>
      <w:bookmarkEnd w:id="0"/>
    </w:p>
    <w:p w:rsidR="000601D8" w:rsidRPr="00FA6612" w:rsidRDefault="000601D8" w:rsidP="002865C0">
      <w:pPr>
        <w:ind w:firstLine="709"/>
        <w:jc w:val="center"/>
        <w:rPr>
          <w:sz w:val="25"/>
          <w:szCs w:val="25"/>
        </w:rPr>
      </w:pPr>
      <w:r w:rsidRPr="00FA6612">
        <w:rPr>
          <w:sz w:val="25"/>
          <w:szCs w:val="25"/>
        </w:rPr>
        <w:t>ІV. УПРАВЛІННЯ ЗАКЛАДОМ</w:t>
      </w:r>
    </w:p>
    <w:p w:rsidR="000601D8" w:rsidRDefault="000601D8" w:rsidP="002865C0">
      <w:pPr>
        <w:ind w:firstLine="709"/>
        <w:jc w:val="both"/>
        <w:rPr>
          <w:sz w:val="25"/>
          <w:szCs w:val="25"/>
        </w:rPr>
      </w:pPr>
      <w:r w:rsidRPr="00FA6612">
        <w:rPr>
          <w:sz w:val="25"/>
          <w:szCs w:val="25"/>
        </w:rPr>
        <w:t xml:space="preserve">4.1. 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0601D8" w:rsidRDefault="000601D8" w:rsidP="002865C0">
      <w:pPr>
        <w:ind w:firstLine="709"/>
        <w:jc w:val="both"/>
        <w:rPr>
          <w:sz w:val="25"/>
          <w:szCs w:val="25"/>
        </w:rPr>
      </w:pPr>
      <w:r>
        <w:rPr>
          <w:sz w:val="25"/>
          <w:szCs w:val="25"/>
        </w:rPr>
        <w:t>Засновник здійснює управління майном.</w:t>
      </w:r>
    </w:p>
    <w:p w:rsidR="000601D8" w:rsidRPr="00FA6612" w:rsidRDefault="000601D8" w:rsidP="002865C0">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0601D8" w:rsidRDefault="000601D8" w:rsidP="002865C0">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0601D8" w:rsidRPr="00FA6612" w:rsidRDefault="000601D8" w:rsidP="002865C0">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0601D8" w:rsidRPr="00F02000" w:rsidRDefault="000601D8" w:rsidP="002865C0">
      <w:pPr>
        <w:ind w:firstLine="709"/>
        <w:jc w:val="both"/>
        <w:rPr>
          <w:sz w:val="25"/>
          <w:szCs w:val="25"/>
        </w:rPr>
      </w:pPr>
      <w:r>
        <w:rPr>
          <w:sz w:val="25"/>
          <w:szCs w:val="25"/>
        </w:rPr>
        <w:t>4.4</w:t>
      </w:r>
      <w:r w:rsidRPr="00F02000">
        <w:rPr>
          <w:sz w:val="25"/>
          <w:szCs w:val="25"/>
        </w:rPr>
        <w:t>. Керівник закладу:</w:t>
      </w:r>
    </w:p>
    <w:p w:rsidR="000601D8" w:rsidRPr="00F02000" w:rsidRDefault="000601D8" w:rsidP="002865C0">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0601D8" w:rsidRPr="00F02000" w:rsidRDefault="000601D8" w:rsidP="002865C0">
      <w:pPr>
        <w:ind w:firstLine="709"/>
        <w:jc w:val="both"/>
        <w:rPr>
          <w:sz w:val="25"/>
          <w:szCs w:val="25"/>
        </w:rPr>
      </w:pPr>
      <w:r w:rsidRPr="00F02000">
        <w:rPr>
          <w:sz w:val="25"/>
          <w:szCs w:val="25"/>
        </w:rPr>
        <w:t>- організовує навчально-виховний процес;</w:t>
      </w:r>
    </w:p>
    <w:p w:rsidR="000601D8" w:rsidRPr="00F02000" w:rsidRDefault="000601D8" w:rsidP="002865C0">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0601D8" w:rsidRPr="00F02000" w:rsidRDefault="000601D8" w:rsidP="002865C0">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0601D8" w:rsidRPr="00F02000" w:rsidRDefault="000601D8" w:rsidP="002865C0">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0601D8" w:rsidRPr="00F02000" w:rsidRDefault="000601D8" w:rsidP="002865C0">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0601D8" w:rsidRPr="00F02000" w:rsidRDefault="000601D8" w:rsidP="002865C0">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0601D8" w:rsidRPr="00F02000" w:rsidRDefault="000601D8" w:rsidP="002865C0">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0601D8" w:rsidRPr="00F02000" w:rsidRDefault="000601D8" w:rsidP="002865C0">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0601D8" w:rsidRPr="00F02000" w:rsidRDefault="000601D8" w:rsidP="002865C0">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0601D8" w:rsidRPr="00F02000" w:rsidRDefault="000601D8" w:rsidP="002865C0">
      <w:pPr>
        <w:ind w:firstLine="709"/>
        <w:jc w:val="both"/>
        <w:rPr>
          <w:sz w:val="25"/>
          <w:szCs w:val="25"/>
        </w:rPr>
      </w:pPr>
      <w:r w:rsidRPr="00F02000">
        <w:rPr>
          <w:sz w:val="25"/>
          <w:szCs w:val="25"/>
        </w:rPr>
        <w:t>- вживає заходів до запобігання вживанню учнями алкоголю, наркотиків;</w:t>
      </w:r>
    </w:p>
    <w:p w:rsidR="000601D8" w:rsidRPr="00F02000" w:rsidRDefault="000601D8" w:rsidP="002865C0">
      <w:pPr>
        <w:ind w:firstLine="709"/>
        <w:jc w:val="both"/>
        <w:rPr>
          <w:sz w:val="25"/>
          <w:szCs w:val="25"/>
        </w:rPr>
      </w:pPr>
      <w:r w:rsidRPr="00F02000">
        <w:rPr>
          <w:sz w:val="25"/>
          <w:szCs w:val="25"/>
        </w:rPr>
        <w:t>- контролює організацію харчування і медичного обслуговування учнів;</w:t>
      </w:r>
    </w:p>
    <w:p w:rsidR="000601D8" w:rsidRPr="00F02000" w:rsidRDefault="000601D8" w:rsidP="002865C0">
      <w:pPr>
        <w:ind w:firstLine="709"/>
        <w:jc w:val="both"/>
        <w:rPr>
          <w:sz w:val="25"/>
          <w:szCs w:val="25"/>
        </w:rPr>
      </w:pPr>
      <w:r w:rsidRPr="00F02000">
        <w:rPr>
          <w:sz w:val="25"/>
          <w:szCs w:val="25"/>
        </w:rPr>
        <w:t>- видає у межах своєї компетенції накази і контролює їх виконання;</w:t>
      </w:r>
    </w:p>
    <w:p w:rsidR="000601D8" w:rsidRPr="00F02000" w:rsidRDefault="000601D8" w:rsidP="002865C0">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0601D8" w:rsidRPr="00F02000" w:rsidRDefault="000601D8" w:rsidP="002865C0">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0601D8" w:rsidRPr="00F02000" w:rsidRDefault="000601D8" w:rsidP="002865C0">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0601D8" w:rsidRPr="00F02000" w:rsidRDefault="000601D8" w:rsidP="002865C0">
      <w:pPr>
        <w:ind w:firstLine="709"/>
        <w:jc w:val="both"/>
        <w:rPr>
          <w:sz w:val="25"/>
          <w:szCs w:val="25"/>
        </w:rPr>
      </w:pPr>
      <w:r>
        <w:rPr>
          <w:sz w:val="25"/>
          <w:szCs w:val="25"/>
        </w:rPr>
        <w:t>4.7</w:t>
      </w:r>
      <w:r w:rsidRPr="00F02000">
        <w:rPr>
          <w:sz w:val="25"/>
          <w:szCs w:val="25"/>
        </w:rPr>
        <w:t>. Педагогічна рада розглядає питання:</w:t>
      </w:r>
    </w:p>
    <w:p w:rsidR="000601D8" w:rsidRPr="00F02000" w:rsidRDefault="000601D8" w:rsidP="002865C0">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0601D8" w:rsidRPr="00F02000" w:rsidRDefault="000601D8" w:rsidP="002865C0">
      <w:pPr>
        <w:ind w:firstLine="709"/>
        <w:jc w:val="both"/>
        <w:rPr>
          <w:sz w:val="25"/>
          <w:szCs w:val="25"/>
        </w:rPr>
      </w:pPr>
      <w:r w:rsidRPr="00F02000">
        <w:rPr>
          <w:sz w:val="25"/>
          <w:szCs w:val="25"/>
        </w:rPr>
        <w:t>- планування та режиму роботи закладу;</w:t>
      </w:r>
    </w:p>
    <w:p w:rsidR="000601D8" w:rsidRPr="00F02000" w:rsidRDefault="000601D8" w:rsidP="002865C0">
      <w:pPr>
        <w:ind w:firstLine="709"/>
        <w:jc w:val="both"/>
        <w:rPr>
          <w:sz w:val="25"/>
          <w:szCs w:val="25"/>
        </w:rPr>
      </w:pPr>
      <w:r w:rsidRPr="00F02000">
        <w:rPr>
          <w:sz w:val="25"/>
          <w:szCs w:val="25"/>
        </w:rPr>
        <w:t>- варіативної складової робочого навчального плану;</w:t>
      </w:r>
    </w:p>
    <w:p w:rsidR="000601D8" w:rsidRPr="00F02000" w:rsidRDefault="000601D8" w:rsidP="002865C0">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0601D8" w:rsidRPr="00F02000" w:rsidRDefault="000601D8" w:rsidP="002865C0">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0601D8" w:rsidRPr="00F02000" w:rsidRDefault="000601D8" w:rsidP="002865C0">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0601D8" w:rsidRPr="00F02000" w:rsidRDefault="000601D8" w:rsidP="002865C0">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0601D8" w:rsidRPr="00F02000" w:rsidRDefault="000601D8" w:rsidP="002865C0">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0601D8" w:rsidRPr="00F02000" w:rsidRDefault="000601D8" w:rsidP="002865C0">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0601D8" w:rsidRPr="00F02000" w:rsidRDefault="000601D8" w:rsidP="002865C0">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0601D8" w:rsidRPr="00F02000" w:rsidRDefault="000601D8" w:rsidP="002865C0">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0601D8" w:rsidRPr="00F02000" w:rsidRDefault="000601D8" w:rsidP="002865C0">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0601D8" w:rsidRPr="00F02000" w:rsidRDefault="000601D8" w:rsidP="002865C0">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0601D8" w:rsidRPr="00F02000" w:rsidRDefault="000601D8" w:rsidP="002865C0">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0601D8" w:rsidRPr="00F02000" w:rsidRDefault="000601D8" w:rsidP="002865C0">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0601D8" w:rsidRPr="00F02000" w:rsidRDefault="000601D8" w:rsidP="002865C0">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0601D8" w:rsidRDefault="000601D8" w:rsidP="002865C0">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0601D8" w:rsidRPr="00522143" w:rsidRDefault="000601D8" w:rsidP="002865C0">
      <w:pPr>
        <w:ind w:firstLine="709"/>
        <w:jc w:val="both"/>
        <w:rPr>
          <w:sz w:val="25"/>
          <w:szCs w:val="25"/>
        </w:rPr>
      </w:pPr>
    </w:p>
    <w:p w:rsidR="000601D8" w:rsidRPr="00012351" w:rsidRDefault="000601D8" w:rsidP="002865C0">
      <w:pPr>
        <w:ind w:firstLine="709"/>
        <w:jc w:val="center"/>
        <w:rPr>
          <w:sz w:val="25"/>
          <w:szCs w:val="25"/>
        </w:rPr>
      </w:pPr>
      <w:r>
        <w:rPr>
          <w:sz w:val="25"/>
          <w:szCs w:val="25"/>
        </w:rPr>
        <w:t>V. МАТЕРІАЛЬНО-ТЕХНІЧНА БАЗА</w:t>
      </w:r>
    </w:p>
    <w:p w:rsidR="000601D8" w:rsidRPr="00012351" w:rsidRDefault="000601D8" w:rsidP="002865C0">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0601D8" w:rsidRPr="00012351" w:rsidRDefault="000601D8" w:rsidP="002865C0">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0601D8" w:rsidRPr="00012351" w:rsidRDefault="000601D8" w:rsidP="002865C0">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0601D8" w:rsidRPr="00012351" w:rsidRDefault="000601D8" w:rsidP="002865C0">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0601D8" w:rsidRPr="001C61D7" w:rsidRDefault="000601D8" w:rsidP="002865C0">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0601D8" w:rsidRDefault="000601D8" w:rsidP="002865C0">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0601D8" w:rsidRPr="00012351" w:rsidRDefault="000601D8" w:rsidP="002865C0">
      <w:pPr>
        <w:ind w:firstLine="709"/>
        <w:jc w:val="both"/>
        <w:rPr>
          <w:sz w:val="25"/>
          <w:szCs w:val="25"/>
        </w:rPr>
      </w:pPr>
    </w:p>
    <w:p w:rsidR="000601D8" w:rsidRPr="00012351" w:rsidRDefault="000601D8" w:rsidP="002865C0">
      <w:pPr>
        <w:ind w:firstLine="709"/>
        <w:jc w:val="center"/>
        <w:rPr>
          <w:sz w:val="25"/>
          <w:szCs w:val="25"/>
        </w:rPr>
      </w:pPr>
      <w:r w:rsidRPr="00012351">
        <w:rPr>
          <w:sz w:val="25"/>
          <w:szCs w:val="25"/>
        </w:rPr>
        <w:t>VI. ФІ</w:t>
      </w:r>
      <w:r>
        <w:rPr>
          <w:sz w:val="25"/>
          <w:szCs w:val="25"/>
        </w:rPr>
        <w:t>НАНСОВО-ГОСПОДАРСЬКА ДІЯЛЬНІСТЬ</w:t>
      </w:r>
    </w:p>
    <w:p w:rsidR="000601D8" w:rsidRPr="00012351" w:rsidRDefault="000601D8" w:rsidP="002865C0">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0601D8" w:rsidRPr="00012351" w:rsidRDefault="000601D8" w:rsidP="002865C0">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0601D8" w:rsidRPr="00012351" w:rsidRDefault="000601D8" w:rsidP="002865C0">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0601D8" w:rsidRPr="00012351" w:rsidRDefault="000601D8" w:rsidP="002865C0">
      <w:pPr>
        <w:ind w:firstLine="709"/>
        <w:jc w:val="both"/>
        <w:rPr>
          <w:sz w:val="25"/>
          <w:szCs w:val="25"/>
        </w:rPr>
      </w:pPr>
      <w:r w:rsidRPr="00012351">
        <w:rPr>
          <w:sz w:val="25"/>
          <w:szCs w:val="25"/>
        </w:rPr>
        <w:t>- благодійні внески юридичних і фізичних осіб;</w:t>
      </w:r>
    </w:p>
    <w:p w:rsidR="000601D8" w:rsidRPr="00012351" w:rsidRDefault="000601D8" w:rsidP="002865C0">
      <w:pPr>
        <w:ind w:firstLine="709"/>
        <w:jc w:val="both"/>
        <w:rPr>
          <w:sz w:val="25"/>
          <w:szCs w:val="25"/>
        </w:rPr>
      </w:pPr>
      <w:r w:rsidRPr="00012351">
        <w:rPr>
          <w:sz w:val="25"/>
          <w:szCs w:val="25"/>
        </w:rPr>
        <w:t>- кошти батьків або осіб, які їх замінюють, дітей дошкільного віку.</w:t>
      </w:r>
    </w:p>
    <w:p w:rsidR="000601D8" w:rsidRPr="00012351" w:rsidRDefault="000601D8" w:rsidP="002865C0">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0601D8" w:rsidRPr="00487B35" w:rsidRDefault="000601D8" w:rsidP="002865C0">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0601D8" w:rsidRPr="00012351" w:rsidRDefault="000601D8" w:rsidP="002865C0">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0601D8" w:rsidRPr="00012351" w:rsidRDefault="000601D8" w:rsidP="002865C0">
      <w:pPr>
        <w:ind w:firstLine="709"/>
        <w:jc w:val="both"/>
        <w:rPr>
          <w:sz w:val="25"/>
          <w:szCs w:val="25"/>
        </w:rPr>
      </w:pPr>
    </w:p>
    <w:p w:rsidR="000601D8" w:rsidRPr="00012351" w:rsidRDefault="000601D8" w:rsidP="002865C0">
      <w:pPr>
        <w:ind w:firstLine="709"/>
        <w:jc w:val="center"/>
        <w:rPr>
          <w:sz w:val="25"/>
          <w:szCs w:val="25"/>
        </w:rPr>
      </w:pPr>
      <w:r w:rsidRPr="00012351">
        <w:rPr>
          <w:sz w:val="25"/>
          <w:szCs w:val="25"/>
        </w:rPr>
        <w:t>VІІ. МІЖНАРОДНЕ СПІВРОБІТНИЦТВО</w:t>
      </w:r>
    </w:p>
    <w:p w:rsidR="000601D8" w:rsidRPr="00012351" w:rsidRDefault="000601D8" w:rsidP="002865C0">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0601D8" w:rsidRPr="00012351" w:rsidRDefault="000601D8" w:rsidP="002865C0">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0601D8" w:rsidRPr="00012351" w:rsidRDefault="000601D8" w:rsidP="002865C0">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0601D8" w:rsidRPr="00012351" w:rsidRDefault="000601D8" w:rsidP="002865C0">
      <w:pPr>
        <w:ind w:firstLine="709"/>
        <w:jc w:val="both"/>
        <w:rPr>
          <w:sz w:val="25"/>
          <w:szCs w:val="25"/>
        </w:rPr>
      </w:pPr>
    </w:p>
    <w:p w:rsidR="000601D8" w:rsidRPr="00012351" w:rsidRDefault="000601D8" w:rsidP="002865C0">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0601D8" w:rsidRPr="00012351" w:rsidRDefault="000601D8" w:rsidP="002865C0">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0601D8" w:rsidRPr="00012351" w:rsidRDefault="000601D8" w:rsidP="002865C0">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0601D8" w:rsidRPr="00012351" w:rsidRDefault="000601D8" w:rsidP="002865C0">
      <w:pPr>
        <w:ind w:firstLine="709"/>
        <w:jc w:val="both"/>
        <w:rPr>
          <w:sz w:val="25"/>
          <w:szCs w:val="25"/>
        </w:rPr>
      </w:pPr>
      <w:r w:rsidRPr="00012351">
        <w:rPr>
          <w:sz w:val="25"/>
          <w:szCs w:val="25"/>
        </w:rPr>
        <w:t xml:space="preserve">8.3. Основною     формою    державного     контролю    за      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0601D8" w:rsidRPr="00012351" w:rsidRDefault="000601D8" w:rsidP="002865C0">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0601D8" w:rsidRPr="00012351" w:rsidRDefault="000601D8" w:rsidP="002865C0">
      <w:pPr>
        <w:ind w:firstLine="709"/>
        <w:jc w:val="both"/>
        <w:rPr>
          <w:sz w:val="25"/>
          <w:szCs w:val="25"/>
        </w:rPr>
      </w:pPr>
    </w:p>
    <w:p w:rsidR="000601D8" w:rsidRPr="00012351" w:rsidRDefault="000601D8" w:rsidP="002865C0">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0601D8" w:rsidRPr="00147045" w:rsidRDefault="000601D8" w:rsidP="002865C0">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0601D8" w:rsidRPr="00147045" w:rsidRDefault="000601D8" w:rsidP="002865C0">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0601D8" w:rsidRPr="00147045" w:rsidRDefault="000601D8" w:rsidP="002865C0">
      <w:pPr>
        <w:ind w:firstLine="709"/>
        <w:jc w:val="both"/>
        <w:rPr>
          <w:sz w:val="25"/>
          <w:szCs w:val="25"/>
        </w:rPr>
      </w:pPr>
      <w:r w:rsidRPr="00147045">
        <w:rPr>
          <w:sz w:val="25"/>
          <w:szCs w:val="25"/>
        </w:rPr>
        <w:t xml:space="preserve">Ліквідація проводиться ліквідаційною комісією, призначеною                </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0601D8" w:rsidRPr="00147045" w:rsidRDefault="000601D8" w:rsidP="002865C0">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0601D8" w:rsidRPr="00147045" w:rsidRDefault="000601D8" w:rsidP="002865C0">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0601D8" w:rsidRDefault="000601D8" w:rsidP="002865C0">
      <w:pPr>
        <w:ind w:firstLine="709"/>
        <w:jc w:val="both"/>
        <w:rPr>
          <w:sz w:val="25"/>
          <w:szCs w:val="25"/>
        </w:rPr>
      </w:pPr>
      <w:r>
        <w:rPr>
          <w:sz w:val="25"/>
          <w:szCs w:val="25"/>
        </w:rPr>
        <w:t>9</w:t>
      </w:r>
      <w:r w:rsidRPr="00147045">
        <w:rPr>
          <w:sz w:val="25"/>
          <w:szCs w:val="25"/>
        </w:rPr>
        <w:t xml:space="preserve">.3.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0601D8" w:rsidRDefault="000601D8" w:rsidP="002865C0">
      <w:pPr>
        <w:ind w:firstLine="709"/>
        <w:jc w:val="both"/>
        <w:rPr>
          <w:sz w:val="25"/>
          <w:szCs w:val="25"/>
        </w:rPr>
      </w:pPr>
    </w:p>
    <w:p w:rsidR="000601D8" w:rsidRDefault="000601D8" w:rsidP="002865C0">
      <w:pPr>
        <w:ind w:firstLine="709"/>
        <w:jc w:val="both"/>
        <w:rPr>
          <w:sz w:val="25"/>
          <w:szCs w:val="25"/>
        </w:rPr>
      </w:pPr>
    </w:p>
    <w:p w:rsidR="000601D8" w:rsidRDefault="000601D8" w:rsidP="002865C0">
      <w:pPr>
        <w:ind w:firstLine="709"/>
        <w:jc w:val="both"/>
        <w:rPr>
          <w:sz w:val="25"/>
          <w:szCs w:val="25"/>
        </w:rPr>
      </w:pPr>
    </w:p>
    <w:p w:rsidR="000601D8" w:rsidRPr="00522143" w:rsidRDefault="000601D8" w:rsidP="002865C0">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 xml:space="preserve"> О.П.Покутній</w:t>
      </w:r>
    </w:p>
    <w:p w:rsidR="000601D8" w:rsidRDefault="000601D8" w:rsidP="002865C0"/>
    <w:p w:rsidR="000601D8" w:rsidRPr="00724840" w:rsidRDefault="000601D8" w:rsidP="002865C0">
      <w:pPr>
        <w:ind w:firstLine="709"/>
        <w:jc w:val="both"/>
        <w:rPr>
          <w:sz w:val="25"/>
          <w:szCs w:val="25"/>
        </w:rPr>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067D9A">
      <w:pPr>
        <w:jc w:val="both"/>
      </w:pPr>
    </w:p>
    <w:p w:rsidR="000601D8" w:rsidRDefault="000601D8" w:rsidP="004470A4">
      <w:pPr>
        <w:tabs>
          <w:tab w:val="left" w:pos="5640"/>
        </w:tabs>
        <w:jc w:val="both"/>
      </w:pPr>
      <w:r>
        <w:tab/>
      </w: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p w:rsidR="000601D8" w:rsidRDefault="000601D8" w:rsidP="004470A4">
      <w:pPr>
        <w:tabs>
          <w:tab w:val="left" w:pos="5640"/>
        </w:tabs>
        <w:jc w:val="both"/>
      </w:pPr>
    </w:p>
    <w:sectPr w:rsidR="000601D8" w:rsidSect="004470A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D9A"/>
    <w:rsid w:val="00012351"/>
    <w:rsid w:val="00014B50"/>
    <w:rsid w:val="000171B1"/>
    <w:rsid w:val="000368CC"/>
    <w:rsid w:val="000601D8"/>
    <w:rsid w:val="00067D9A"/>
    <w:rsid w:val="00094B2C"/>
    <w:rsid w:val="000A5252"/>
    <w:rsid w:val="000E184B"/>
    <w:rsid w:val="00100461"/>
    <w:rsid w:val="001238E0"/>
    <w:rsid w:val="00147045"/>
    <w:rsid w:val="001931A2"/>
    <w:rsid w:val="001C27E0"/>
    <w:rsid w:val="001C61D7"/>
    <w:rsid w:val="002865C0"/>
    <w:rsid w:val="003123A8"/>
    <w:rsid w:val="003308C5"/>
    <w:rsid w:val="003D3E36"/>
    <w:rsid w:val="004470A4"/>
    <w:rsid w:val="00487B35"/>
    <w:rsid w:val="004C604A"/>
    <w:rsid w:val="00521D01"/>
    <w:rsid w:val="00521F6A"/>
    <w:rsid w:val="00522143"/>
    <w:rsid w:val="0058222F"/>
    <w:rsid w:val="005B5107"/>
    <w:rsid w:val="00723936"/>
    <w:rsid w:val="00724840"/>
    <w:rsid w:val="0075731F"/>
    <w:rsid w:val="00791DC5"/>
    <w:rsid w:val="007C4592"/>
    <w:rsid w:val="007E5533"/>
    <w:rsid w:val="00836C0F"/>
    <w:rsid w:val="008530CA"/>
    <w:rsid w:val="009E542F"/>
    <w:rsid w:val="00A94A25"/>
    <w:rsid w:val="00AA3FD7"/>
    <w:rsid w:val="00AC17AE"/>
    <w:rsid w:val="00AD6CAF"/>
    <w:rsid w:val="00BC2E40"/>
    <w:rsid w:val="00D67E2E"/>
    <w:rsid w:val="00D96B55"/>
    <w:rsid w:val="00DD3B84"/>
    <w:rsid w:val="00E260EC"/>
    <w:rsid w:val="00E4268E"/>
    <w:rsid w:val="00E827BD"/>
    <w:rsid w:val="00F02000"/>
    <w:rsid w:val="00F10419"/>
    <w:rsid w:val="00F77112"/>
    <w:rsid w:val="00FA6612"/>
    <w:rsid w:val="00FD53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067D9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067D9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067D9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67D9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067D9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067D9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paragraph" w:styleId="BalloonText">
    <w:name w:val="Balloon Text"/>
    <w:basedOn w:val="Normal"/>
    <w:link w:val="BalloonTextChar"/>
    <w:uiPriority w:val="99"/>
    <w:semiHidden/>
    <w:rsid w:val="00FD53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534A"/>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18603921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16</Pages>
  <Words>6224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14</cp:revision>
  <cp:lastPrinted>2017-02-23T09:15:00Z</cp:lastPrinted>
  <dcterms:created xsi:type="dcterms:W3CDTF">2017-01-26T14:09:00Z</dcterms:created>
  <dcterms:modified xsi:type="dcterms:W3CDTF">2017-03-07T11:07:00Z</dcterms:modified>
</cp:coreProperties>
</file>